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2EE9F598" w:rsidR="00184658" w:rsidRPr="00D56A89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AD739B">
        <w:rPr>
          <w:rFonts w:ascii="Arial" w:hAnsi="Arial" w:cs="Arial"/>
          <w:b/>
          <w:sz w:val="22"/>
          <w:szCs w:val="24"/>
        </w:rPr>
        <w:t>3GPP TSG-RAN WG1 #</w:t>
      </w:r>
      <w:r w:rsidR="00856DEB" w:rsidRPr="00AD739B">
        <w:rPr>
          <w:rFonts w:ascii="Arial" w:hAnsi="Arial" w:cs="Arial"/>
          <w:b/>
          <w:sz w:val="22"/>
          <w:szCs w:val="24"/>
        </w:rPr>
        <w:t>10</w:t>
      </w:r>
      <w:r w:rsidR="00EB5DAF">
        <w:rPr>
          <w:rFonts w:ascii="Arial" w:hAnsi="Arial" w:cs="Arial"/>
          <w:b/>
          <w:sz w:val="22"/>
          <w:szCs w:val="24"/>
        </w:rPr>
        <w:t>9</w:t>
      </w:r>
      <w:r w:rsidR="00B66725" w:rsidRPr="00D56A89">
        <w:rPr>
          <w:rFonts w:ascii="Arial" w:hAnsi="Arial" w:cs="Arial"/>
          <w:b/>
          <w:sz w:val="22"/>
          <w:szCs w:val="24"/>
        </w:rPr>
        <w:t>-e</w:t>
      </w:r>
      <w:r w:rsidRPr="00D56A89">
        <w:rPr>
          <w:rFonts w:ascii="Arial" w:hAnsi="Arial" w:cs="Arial"/>
          <w:b/>
          <w:sz w:val="22"/>
          <w:szCs w:val="24"/>
        </w:rPr>
        <w:tab/>
      </w:r>
      <w:r w:rsidR="00542458" w:rsidRPr="00D56A89">
        <w:rPr>
          <w:rFonts w:ascii="Arial" w:hAnsi="Arial" w:cs="Arial"/>
          <w:b/>
          <w:sz w:val="22"/>
          <w:szCs w:val="24"/>
        </w:rPr>
        <w:t>R1-</w:t>
      </w:r>
      <w:r w:rsidR="00B201AA" w:rsidRPr="00A01D63">
        <w:rPr>
          <w:rFonts w:ascii="Arial" w:hAnsi="Arial" w:cs="Arial"/>
          <w:b/>
          <w:sz w:val="22"/>
          <w:szCs w:val="24"/>
        </w:rPr>
        <w:t>22</w:t>
      </w:r>
      <w:r w:rsidR="00B201AA">
        <w:rPr>
          <w:rFonts w:ascii="Arial" w:hAnsi="Arial" w:cs="Arial"/>
          <w:b/>
          <w:sz w:val="22"/>
          <w:szCs w:val="24"/>
        </w:rPr>
        <w:t>04989</w:t>
      </w:r>
    </w:p>
    <w:p w14:paraId="11D9F0EF" w14:textId="749F6C1D" w:rsidR="00C8121F" w:rsidRPr="00D56A89" w:rsidRDefault="00901B3B" w:rsidP="00C8121F">
      <w:pPr>
        <w:pStyle w:val="Footer"/>
        <w:jc w:val="both"/>
        <w:rPr>
          <w:bCs/>
          <w:i w:val="0"/>
          <w:sz w:val="22"/>
        </w:rPr>
      </w:pPr>
      <w:r w:rsidRPr="00D56A89">
        <w:rPr>
          <w:rFonts w:cs="Arial"/>
          <w:i w:val="0"/>
          <w:sz w:val="22"/>
          <w:szCs w:val="24"/>
        </w:rPr>
        <w:t>e</w:t>
      </w:r>
      <w:r w:rsidR="00B5258B" w:rsidRPr="00D56A89">
        <w:rPr>
          <w:rFonts w:cs="Arial"/>
          <w:i w:val="0"/>
          <w:sz w:val="22"/>
          <w:szCs w:val="24"/>
        </w:rPr>
        <w:t>-</w:t>
      </w:r>
      <w:r w:rsidR="00E87CB1" w:rsidRPr="00D56A89">
        <w:rPr>
          <w:rFonts w:cs="Arial"/>
          <w:i w:val="0"/>
          <w:sz w:val="22"/>
          <w:szCs w:val="24"/>
        </w:rPr>
        <w:t>M</w:t>
      </w:r>
      <w:r w:rsidR="00B5258B" w:rsidRPr="00D56A89">
        <w:rPr>
          <w:rFonts w:cs="Arial"/>
          <w:i w:val="0"/>
          <w:sz w:val="22"/>
          <w:szCs w:val="24"/>
        </w:rPr>
        <w:t xml:space="preserve">eeting, </w:t>
      </w:r>
      <w:r w:rsidR="00511646">
        <w:rPr>
          <w:rFonts w:cs="Arial"/>
          <w:i w:val="0"/>
          <w:sz w:val="22"/>
          <w:szCs w:val="24"/>
        </w:rPr>
        <w:t>May</w:t>
      </w:r>
      <w:r w:rsidR="00651DE5">
        <w:rPr>
          <w:rFonts w:cs="Arial"/>
          <w:i w:val="0"/>
          <w:sz w:val="22"/>
          <w:szCs w:val="24"/>
        </w:rPr>
        <w:t xml:space="preserve"> </w:t>
      </w:r>
      <w:r w:rsidR="00511646">
        <w:rPr>
          <w:rFonts w:cs="Arial"/>
          <w:i w:val="0"/>
          <w:sz w:val="22"/>
          <w:szCs w:val="24"/>
        </w:rPr>
        <w:t>9</w:t>
      </w:r>
      <w:r w:rsidR="00511646" w:rsidRPr="00D64718">
        <w:rPr>
          <w:rFonts w:cs="Arial"/>
          <w:i w:val="0"/>
          <w:sz w:val="22"/>
          <w:szCs w:val="24"/>
          <w:vertAlign w:val="superscript"/>
        </w:rPr>
        <w:t>th</w:t>
      </w:r>
      <w:r w:rsidR="00511646">
        <w:rPr>
          <w:rFonts w:cs="Arial"/>
          <w:i w:val="0"/>
          <w:sz w:val="22"/>
          <w:szCs w:val="24"/>
        </w:rPr>
        <w:t xml:space="preserve"> </w:t>
      </w:r>
      <w:r w:rsidR="00E87CB1" w:rsidRPr="00D56A89">
        <w:rPr>
          <w:rFonts w:cs="Arial"/>
          <w:i w:val="0"/>
          <w:sz w:val="22"/>
          <w:szCs w:val="24"/>
        </w:rPr>
        <w:t xml:space="preserve">– </w:t>
      </w:r>
      <w:r w:rsidR="00511646">
        <w:rPr>
          <w:rFonts w:cs="Arial"/>
          <w:i w:val="0"/>
          <w:sz w:val="22"/>
          <w:szCs w:val="24"/>
        </w:rPr>
        <w:t>20</w:t>
      </w:r>
      <w:r w:rsidR="00511646" w:rsidRPr="00D64718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D56A89">
        <w:rPr>
          <w:rFonts w:cs="Arial"/>
          <w:i w:val="0"/>
          <w:sz w:val="22"/>
          <w:szCs w:val="24"/>
        </w:rPr>
        <w:t>, 202</w:t>
      </w:r>
      <w:r w:rsidR="00651DE5">
        <w:rPr>
          <w:rFonts w:cs="Arial"/>
          <w:i w:val="0"/>
          <w:sz w:val="22"/>
          <w:szCs w:val="24"/>
        </w:rPr>
        <w:t>2</w:t>
      </w:r>
    </w:p>
    <w:p w14:paraId="3A0CB384" w14:textId="52228876" w:rsidR="00BC335A" w:rsidRPr="00D56A89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F084E3D" w:rsidR="00CE5F5F" w:rsidRPr="00D56A89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>Agenda item:</w:t>
      </w:r>
      <w:r w:rsidR="000C63E6" w:rsidRPr="00D56A89">
        <w:rPr>
          <w:rFonts w:ascii="Arial" w:hAnsi="Arial"/>
          <w:sz w:val="22"/>
        </w:rPr>
        <w:tab/>
      </w:r>
      <w:r w:rsidR="007C5258" w:rsidRPr="00D56A89">
        <w:rPr>
          <w:rFonts w:ascii="Arial" w:hAnsi="Arial"/>
          <w:sz w:val="22"/>
        </w:rPr>
        <w:t>8.7.2</w:t>
      </w:r>
    </w:p>
    <w:p w14:paraId="41F022EE" w14:textId="77777777" w:rsidR="00CE5F5F" w:rsidRPr="00D56A89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 xml:space="preserve">Source: </w:t>
      </w:r>
      <w:r w:rsidRPr="00D56A89">
        <w:rPr>
          <w:rFonts w:ascii="Arial" w:hAnsi="Arial"/>
          <w:b/>
          <w:sz w:val="22"/>
        </w:rPr>
        <w:tab/>
      </w:r>
      <w:r w:rsidRPr="00D56A89">
        <w:rPr>
          <w:rFonts w:ascii="Arial" w:hAnsi="Arial"/>
          <w:sz w:val="22"/>
        </w:rPr>
        <w:t>Qualcomm Incorporated</w:t>
      </w:r>
    </w:p>
    <w:p w14:paraId="05FA8EA8" w14:textId="70B0C513" w:rsidR="00A63D06" w:rsidRPr="00D56A89" w:rsidRDefault="0045039C" w:rsidP="00A63D06">
      <w:pPr>
        <w:ind w:left="1988" w:hanging="1988"/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>Title:</w:t>
      </w:r>
      <w:r w:rsidRPr="00D56A89">
        <w:rPr>
          <w:rFonts w:ascii="Arial" w:hAnsi="Arial"/>
          <w:sz w:val="22"/>
        </w:rPr>
        <w:t xml:space="preserve"> </w:t>
      </w:r>
      <w:r w:rsidRPr="00D56A89">
        <w:rPr>
          <w:rFonts w:ascii="Arial" w:hAnsi="Arial"/>
          <w:sz w:val="22"/>
        </w:rPr>
        <w:tab/>
      </w:r>
      <w:r w:rsidR="007C5258" w:rsidRPr="00D56A89">
        <w:rPr>
          <w:rFonts w:ascii="Arial" w:hAnsi="Arial"/>
          <w:sz w:val="22"/>
        </w:rPr>
        <w:t>DCI-based power saving adaptation during DRX Active Time</w:t>
      </w:r>
    </w:p>
    <w:bookmarkEnd w:id="0"/>
    <w:p w14:paraId="2C0EDD71" w14:textId="343E1CF9" w:rsidR="0045039C" w:rsidRPr="00D56A89" w:rsidRDefault="0045039C" w:rsidP="0045039C">
      <w:pPr>
        <w:ind w:left="1988" w:hanging="1988"/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>Document for:</w:t>
      </w:r>
      <w:r w:rsidRPr="00D56A89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D56A89" w:rsidRDefault="00B524B6" w:rsidP="00D66E08">
      <w:pPr>
        <w:pStyle w:val="Heading1"/>
        <w:rPr>
          <w:lang w:val="en-US"/>
        </w:rPr>
      </w:pPr>
      <w:r w:rsidRPr="00D56A89">
        <w:rPr>
          <w:lang w:val="en-US"/>
        </w:rPr>
        <w:t>Introduction</w:t>
      </w:r>
    </w:p>
    <w:p w14:paraId="2387DBCA" w14:textId="17FEAC86" w:rsidR="00290951" w:rsidRDefault="00290951">
      <w:r>
        <w:t xml:space="preserve">Throughout Rel-17 RAN1 meetings up to RAN1 #107-e, the baseline design </w:t>
      </w:r>
      <w:r w:rsidR="004012CC">
        <w:t xml:space="preserve">of DCI-based PDCCH monitoring adaptation has been </w:t>
      </w:r>
      <w:r w:rsidR="004D481E">
        <w:t xml:space="preserve">completed. Basically, </w:t>
      </w:r>
      <w:r w:rsidR="00F9457C">
        <w:t>by</w:t>
      </w:r>
      <w:r w:rsidR="004D481E">
        <w:t xml:space="preserve"> scheduling DCI</w:t>
      </w:r>
      <w:r w:rsidR="00963C39">
        <w:t xml:space="preserve"> formats</w:t>
      </w:r>
      <w:r w:rsidR="004D481E">
        <w:t xml:space="preserve">, two </w:t>
      </w:r>
      <w:r w:rsidR="002D4EAB">
        <w:t>types of PDCCH monitoring adaptation schemes can be indicated:</w:t>
      </w:r>
    </w:p>
    <w:p w14:paraId="4EDB618E" w14:textId="35BA90AF" w:rsidR="0015737E" w:rsidRPr="00D56A89" w:rsidRDefault="00ED3BAD" w:rsidP="0015737E">
      <w:pPr>
        <w:pStyle w:val="ListParagraph"/>
        <w:numPr>
          <w:ilvl w:val="0"/>
          <w:numId w:val="14"/>
        </w:numPr>
      </w:pPr>
      <w:r w:rsidRPr="00D56A89">
        <w:t>Search space set group switching,</w:t>
      </w:r>
    </w:p>
    <w:p w14:paraId="2ABA2C37" w14:textId="1F959A92" w:rsidR="0076298A" w:rsidRPr="00D56A89" w:rsidRDefault="00ED3BAD" w:rsidP="002B484A">
      <w:pPr>
        <w:pStyle w:val="ListParagraph"/>
        <w:numPr>
          <w:ilvl w:val="0"/>
          <w:numId w:val="14"/>
        </w:numPr>
        <w:spacing w:after="120"/>
      </w:pPr>
      <w:r w:rsidRPr="00D56A89">
        <w:t>PDCCH skipping for a certain duration</w:t>
      </w:r>
      <w:r w:rsidR="002D4EAB">
        <w:t>.</w:t>
      </w:r>
    </w:p>
    <w:p w14:paraId="423FB48B" w14:textId="4371F7C0" w:rsidR="002D4EAB" w:rsidRDefault="00833E11">
      <w:r>
        <w:t xml:space="preserve">In this contribution, we present our views on the </w:t>
      </w:r>
      <w:r w:rsidR="000829C6">
        <w:t xml:space="preserve">remaining issues </w:t>
      </w:r>
      <w:r>
        <w:t xml:space="preserve">of </w:t>
      </w:r>
      <w:r w:rsidR="00794D61">
        <w:t xml:space="preserve">the </w:t>
      </w:r>
      <w:r>
        <w:t>PDCCH monitoring adaptation.</w:t>
      </w:r>
    </w:p>
    <w:p w14:paraId="693166EF" w14:textId="4ACAF3E6" w:rsidR="00CB7240" w:rsidRPr="00D56A89" w:rsidRDefault="00F51EAC" w:rsidP="00887B71">
      <w:pPr>
        <w:pStyle w:val="Heading1"/>
        <w:rPr>
          <w:lang w:val="en-US"/>
        </w:rPr>
      </w:pPr>
      <w:r w:rsidRPr="00D56A89">
        <w:rPr>
          <w:lang w:val="en-US"/>
        </w:rPr>
        <w:t xml:space="preserve">Discussion </w:t>
      </w:r>
    </w:p>
    <w:p w14:paraId="6E40675D" w14:textId="31BCE7D5" w:rsidR="00467A73" w:rsidRDefault="003E4E39" w:rsidP="00AA6FED">
      <w:pPr>
        <w:pStyle w:val="Heading2"/>
        <w:rPr>
          <w:lang w:val="en-US"/>
        </w:rPr>
      </w:pPr>
      <w:bookmarkStart w:id="1" w:name="_Ref92297796"/>
      <w:r>
        <w:rPr>
          <w:lang w:val="en-US"/>
        </w:rPr>
        <w:t>SR and RACH procedure</w:t>
      </w:r>
      <w:r w:rsidR="00EE0443">
        <w:rPr>
          <w:lang w:val="en-US"/>
        </w:rPr>
        <w:t xml:space="preserve"> during PDCCH skip duration</w:t>
      </w:r>
    </w:p>
    <w:p w14:paraId="189957AA" w14:textId="3EADBEB6" w:rsidR="003E4E39" w:rsidRDefault="00271527" w:rsidP="003E4E39">
      <w:r>
        <w:t>In RAN2 #116b</w:t>
      </w:r>
      <w:r w:rsidR="00174915">
        <w:t>is</w:t>
      </w:r>
      <w:r>
        <w:t>-e,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13169619" w14:textId="77777777" w:rsidTr="00B7712F">
        <w:tc>
          <w:tcPr>
            <w:tcW w:w="9962" w:type="dxa"/>
          </w:tcPr>
          <w:p w14:paraId="73836FB7" w14:textId="77777777" w:rsidR="00875451" w:rsidRDefault="007C65C8" w:rsidP="001B47A3">
            <w:pPr>
              <w:pStyle w:val="ListParagraph"/>
              <w:numPr>
                <w:ilvl w:val="0"/>
                <w:numId w:val="49"/>
              </w:numPr>
              <w:spacing w:before="60" w:line="240" w:lineRule="auto"/>
              <w:rPr>
                <w:rFonts w:ascii="Arial" w:eastAsia="DengXian" w:hAnsi="Arial" w:cs="Arial"/>
                <w:szCs w:val="20"/>
              </w:rPr>
            </w:pPr>
            <w:r w:rsidRPr="007C65C8">
              <w:rPr>
                <w:rFonts w:ascii="Arial" w:hAnsi="Arial" w:cs="Arial"/>
                <w:szCs w:val="20"/>
                <w:lang w:eastAsia="en-GB"/>
              </w:rPr>
              <w:t>UE ignores PDCCH skipping</w:t>
            </w:r>
            <w:r w:rsidRPr="007C65C8">
              <w:rPr>
                <w:rFonts w:ascii="Arial" w:eastAsia="DengXian" w:hAnsi="Arial" w:cs="Arial"/>
                <w:szCs w:val="20"/>
              </w:rPr>
              <w:t xml:space="preserve"> while the SR is pending.</w:t>
            </w:r>
          </w:p>
          <w:p w14:paraId="7C84425C" w14:textId="77777777" w:rsidR="00875451" w:rsidRPr="00D64718" w:rsidRDefault="007C65C8" w:rsidP="001B47A3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rPr>
                <w:rFonts w:ascii="Arial" w:eastAsia="DengXian" w:hAnsi="Arial" w:cs="Arial"/>
                <w:szCs w:val="20"/>
              </w:rPr>
            </w:pPr>
            <w:r w:rsidRPr="008F7F29">
              <w:rPr>
                <w:rFonts w:ascii="Arial" w:eastAsia="DengXian" w:hAnsi="Arial" w:cs="Arial"/>
                <w:lang w:eastAsia="zh-CN"/>
              </w:rPr>
              <w:t>If PDCCH skipping is applied to RNTI(s) monitored during RAR/</w:t>
            </w:r>
            <w:proofErr w:type="spellStart"/>
            <w:r w:rsidRPr="008F7F29"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 w:rsidRPr="008F7F29">
              <w:rPr>
                <w:rFonts w:ascii="Arial" w:eastAsia="DengXian" w:hAnsi="Arial" w:cs="Arial"/>
                <w:lang w:eastAsia="zh-CN"/>
              </w:rPr>
              <w:t xml:space="preserve"> window, the </w:t>
            </w:r>
            <w:r w:rsidRPr="008F7F29">
              <w:rPr>
                <w:rFonts w:ascii="Arial" w:hAnsi="Arial" w:cs="Arial"/>
                <w:lang w:eastAsia="en-GB"/>
              </w:rPr>
              <w:t>UE ignores PDCCH skipping</w:t>
            </w:r>
            <w:r w:rsidRPr="008F7F29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8F7F29">
              <w:rPr>
                <w:rFonts w:ascii="Arial" w:eastAsia="DengXian" w:hAnsi="Arial" w:cs="Arial"/>
              </w:rPr>
              <w:t xml:space="preserve">during the </w:t>
            </w:r>
            <w:r w:rsidRPr="00B24FB9">
              <w:rPr>
                <w:rFonts w:ascii="Arial" w:eastAsia="DengXian" w:hAnsi="Arial" w:cs="Arial"/>
                <w:lang w:eastAsia="zh-CN"/>
              </w:rPr>
              <w:t>RAR/</w:t>
            </w:r>
            <w:proofErr w:type="spellStart"/>
            <w:r w:rsidRPr="00B24FB9"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 w:rsidRPr="00B24FB9">
              <w:rPr>
                <w:rFonts w:ascii="Arial" w:eastAsia="DengXian" w:hAnsi="Arial" w:cs="Arial"/>
                <w:lang w:eastAsia="zh-CN"/>
              </w:rPr>
              <w:t xml:space="preserve"> window.</w:t>
            </w:r>
          </w:p>
          <w:p w14:paraId="23AFA016" w14:textId="06FEEAD9" w:rsidR="000E0F5D" w:rsidRPr="00D64718" w:rsidRDefault="007C65C8" w:rsidP="001B47A3">
            <w:pPr>
              <w:pStyle w:val="ListParagraph"/>
              <w:numPr>
                <w:ilvl w:val="0"/>
                <w:numId w:val="49"/>
              </w:numPr>
              <w:spacing w:before="0" w:after="120" w:line="240" w:lineRule="auto"/>
              <w:rPr>
                <w:rFonts w:ascii="Arial" w:eastAsia="DengXian" w:hAnsi="Arial" w:cs="Arial"/>
              </w:rPr>
            </w:pPr>
            <w:r w:rsidRPr="00D64718">
              <w:rPr>
                <w:rFonts w:ascii="Arial" w:eastAsia="DengXian" w:hAnsi="Arial" w:cs="Arial"/>
                <w:lang w:eastAsia="zh-CN"/>
              </w:rPr>
              <w:t xml:space="preserve">UE </w:t>
            </w:r>
            <w:r w:rsidRPr="00D64718">
              <w:rPr>
                <w:rFonts w:ascii="Arial" w:hAnsi="Arial" w:cs="Arial"/>
                <w:lang w:eastAsia="en-GB"/>
              </w:rPr>
              <w:t>ignores PDCCH skipping</w:t>
            </w:r>
            <w:r w:rsidRPr="00D64718">
              <w:rPr>
                <w:rFonts w:ascii="Arial" w:eastAsia="DengXian" w:hAnsi="Arial" w:cs="Arial"/>
                <w:lang w:eastAsia="zh-CN"/>
              </w:rPr>
              <w:t xml:space="preserve"> while contention resolution timer is running.</w:t>
            </w:r>
          </w:p>
        </w:tc>
      </w:tr>
    </w:tbl>
    <w:p w14:paraId="12A63371" w14:textId="46A2F622" w:rsidR="00E759B5" w:rsidRDefault="004B446F" w:rsidP="00D64718">
      <w:pPr>
        <w:spacing w:before="120"/>
      </w:pPr>
      <w:r>
        <w:t xml:space="preserve">In relation to </w:t>
      </w:r>
      <w:r w:rsidR="00E759B5">
        <w:t>the agreements, RAN</w:t>
      </w:r>
      <w:r w:rsidR="002239CC">
        <w:t xml:space="preserve">2 sent an LS </w:t>
      </w:r>
      <w:r w:rsidR="00723853">
        <w:fldChar w:fldCharType="begin"/>
      </w:r>
      <w:r w:rsidR="00723853">
        <w:instrText xml:space="preserve"> REF _Ref95316711 \r \h </w:instrText>
      </w:r>
      <w:r w:rsidR="00723853">
        <w:fldChar w:fldCharType="separate"/>
      </w:r>
      <w:r w:rsidR="0088565E">
        <w:t>[1]</w:t>
      </w:r>
      <w:r w:rsidR="00723853">
        <w:fldChar w:fldCharType="end"/>
      </w:r>
      <w:r w:rsidR="00723853">
        <w:t xml:space="preserve"> </w:t>
      </w:r>
      <w:r w:rsidR="002239CC">
        <w:t xml:space="preserve">to RAN1 asking </w:t>
      </w:r>
      <w:r w:rsidR="0076767B">
        <w:t xml:space="preserve">RAN1’s understanding, </w:t>
      </w:r>
      <w:r>
        <w:t>and RAN</w:t>
      </w:r>
      <w:r w:rsidR="0076767B">
        <w:t>1</w:t>
      </w:r>
      <w:r>
        <w:t xml:space="preserve"> </w:t>
      </w:r>
      <w:r w:rsidR="00723853">
        <w:t>sent another LS</w:t>
      </w:r>
      <w:r w:rsidR="008F7F29">
        <w:t xml:space="preserve"> </w:t>
      </w:r>
      <w:r w:rsidR="008F7F29">
        <w:fldChar w:fldCharType="begin"/>
      </w:r>
      <w:r w:rsidR="008F7F29">
        <w:instrText xml:space="preserve"> REF _Ref101372288 \r \h </w:instrText>
      </w:r>
      <w:r w:rsidR="008F7F29">
        <w:fldChar w:fldCharType="separate"/>
      </w:r>
      <w:r w:rsidR="0088565E">
        <w:t>[2]</w:t>
      </w:r>
      <w:r w:rsidR="008F7F29">
        <w:fldChar w:fldCharType="end"/>
      </w:r>
      <w:r w:rsidR="00723853">
        <w:t xml:space="preserve"> in response</w:t>
      </w:r>
      <w:r w:rsidR="00B3109A">
        <w:t>:</w:t>
      </w:r>
      <w:r w:rsidR="00A510C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35EAC02B" w14:textId="77777777" w:rsidTr="00B7712F">
        <w:tc>
          <w:tcPr>
            <w:tcW w:w="9962" w:type="dxa"/>
          </w:tcPr>
          <w:p w14:paraId="03101760" w14:textId="77777777" w:rsidR="008F7F29" w:rsidRPr="009677AC" w:rsidRDefault="008F7F29" w:rsidP="00D64718">
            <w:pPr>
              <w:spacing w:before="60" w:after="0" w:line="240" w:lineRule="auto"/>
              <w:rPr>
                <w:rFonts w:eastAsiaTheme="minorEastAsia"/>
                <w:bCs/>
              </w:rPr>
            </w:pPr>
            <w:r w:rsidRPr="00B7712F">
              <w:rPr>
                <w:rFonts w:eastAsiaTheme="minorEastAsia"/>
                <w:bCs/>
                <w:highlight w:val="yellow"/>
              </w:rPr>
              <w:t>RAN2 LS R2-2201960:</w:t>
            </w:r>
          </w:p>
          <w:p w14:paraId="0DB2A3E9" w14:textId="77777777" w:rsidR="008F7F29" w:rsidRDefault="008F7F29" w:rsidP="00B24FB9">
            <w:pPr>
              <w:spacing w:before="0" w:line="240" w:lineRule="auto"/>
              <w:rPr>
                <w:rFonts w:ascii="Arial" w:eastAsiaTheme="minorEastAsia" w:hAnsi="Arial" w:cs="Arial"/>
                <w:b/>
              </w:rPr>
            </w:pPr>
            <w:r w:rsidRPr="009677AC">
              <w:rPr>
                <w:rFonts w:ascii="Arial" w:eastAsiaTheme="minorEastAsia" w:hAnsi="Arial" w:cs="Arial"/>
                <w:b/>
              </w:rPr>
              <w:t xml:space="preserve">Question 1: </w:t>
            </w:r>
            <w:r w:rsidRPr="00D64718">
              <w:rPr>
                <w:rFonts w:ascii="Arial" w:eastAsiaTheme="minorEastAsia" w:hAnsi="Arial" w:cs="Arial"/>
                <w:bCs/>
              </w:rPr>
              <w:t xml:space="preserve">RAN2 would like to know whether PDCCH skipping is applied to RNTI(s) </w:t>
            </w:r>
            <w:r w:rsidRPr="00D64718">
              <w:rPr>
                <w:rFonts w:ascii="Arial" w:eastAsia="DengXian" w:hAnsi="Arial" w:cs="Arial"/>
                <w:bCs/>
                <w:lang w:eastAsia="zh-CN"/>
              </w:rPr>
              <w:t>monitored during RAR/</w:t>
            </w:r>
            <w:proofErr w:type="spellStart"/>
            <w:r w:rsidRPr="00D64718">
              <w:rPr>
                <w:rFonts w:ascii="Arial" w:eastAsia="DengXian" w:hAnsi="Arial" w:cs="Arial"/>
                <w:bCs/>
                <w:lang w:eastAsia="zh-CN"/>
              </w:rPr>
              <w:t>MsgB</w:t>
            </w:r>
            <w:proofErr w:type="spellEnd"/>
            <w:r w:rsidRPr="00D64718">
              <w:rPr>
                <w:rFonts w:ascii="Arial" w:eastAsia="DengXian" w:hAnsi="Arial" w:cs="Arial"/>
                <w:bCs/>
                <w:lang w:eastAsia="zh-CN"/>
              </w:rPr>
              <w:t xml:space="preserve"> window for RAR/</w:t>
            </w:r>
            <w:proofErr w:type="spellStart"/>
            <w:r w:rsidRPr="00D64718">
              <w:rPr>
                <w:rFonts w:ascii="Arial" w:eastAsia="DengXian" w:hAnsi="Arial" w:cs="Arial"/>
                <w:bCs/>
                <w:lang w:eastAsia="zh-CN"/>
              </w:rPr>
              <w:t>MsgB</w:t>
            </w:r>
            <w:proofErr w:type="spellEnd"/>
            <w:r w:rsidRPr="00D64718">
              <w:rPr>
                <w:rFonts w:ascii="Arial" w:eastAsia="DengXian" w:hAnsi="Arial" w:cs="Arial"/>
                <w:bCs/>
                <w:lang w:eastAsia="zh-CN"/>
              </w:rPr>
              <w:t xml:space="preserve"> reception</w:t>
            </w:r>
            <w:r w:rsidRPr="00D64718">
              <w:rPr>
                <w:rFonts w:ascii="Arial" w:eastAsiaTheme="minorEastAsia" w:hAnsi="Arial" w:cs="Arial"/>
                <w:bCs/>
              </w:rPr>
              <w:t>.</w:t>
            </w:r>
          </w:p>
          <w:p w14:paraId="006BD4FB" w14:textId="77777777" w:rsidR="008F7F29" w:rsidRDefault="006B1577" w:rsidP="00D64718">
            <w:pPr>
              <w:spacing w:before="0" w:after="0" w:line="240" w:lineRule="auto"/>
              <w:rPr>
                <w:lang w:val="en-GB"/>
              </w:rPr>
            </w:pPr>
            <w:r w:rsidRPr="00D64718">
              <w:rPr>
                <w:highlight w:val="yellow"/>
                <w:lang w:val="en-GB"/>
              </w:rPr>
              <w:t>RAN1 LS R1-2202905:</w:t>
            </w:r>
          </w:p>
          <w:p w14:paraId="57D22499" w14:textId="4BDB5324" w:rsidR="00C223D4" w:rsidRDefault="00C223D4" w:rsidP="00D64718">
            <w:pPr>
              <w:spacing w:before="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Answer 1: </w:t>
            </w:r>
            <w:r>
              <w:rPr>
                <w:rFonts w:ascii="Arial" w:eastAsia="DengXian" w:hAnsi="Arial" w:cs="Arial"/>
                <w:lang w:eastAsia="zh-CN"/>
              </w:rPr>
              <w:t>Yes, PDCCH skipping can be applied to C-RNTI(s) and MCS-C-RNTI(s) in at least Type3 PDCCH CSS and USS monitored during RAR/</w:t>
            </w:r>
            <w:proofErr w:type="spellStart"/>
            <w:r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>
              <w:rPr>
                <w:rFonts w:ascii="Arial" w:eastAsia="DengXian" w:hAnsi="Arial" w:cs="Arial"/>
                <w:lang w:eastAsia="zh-CN"/>
              </w:rPr>
              <w:t xml:space="preserve"> window for RAR/</w:t>
            </w:r>
            <w:proofErr w:type="spellStart"/>
            <w:r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>
              <w:rPr>
                <w:rFonts w:ascii="Arial" w:eastAsia="DengXian" w:hAnsi="Arial" w:cs="Arial"/>
                <w:lang w:eastAsia="zh-CN"/>
              </w:rPr>
              <w:t xml:space="preserve"> reception based on RAN1 agreements till RAN1#107bis-e.</w:t>
            </w:r>
          </w:p>
          <w:p w14:paraId="3811780D" w14:textId="77777777" w:rsidR="004A1F27" w:rsidRDefault="004A1F27" w:rsidP="00D64718">
            <w:pPr>
              <w:spacing w:before="0" w:line="240" w:lineRule="auto"/>
              <w:rPr>
                <w:rFonts w:ascii="Arial" w:eastAsia="DengXian" w:hAnsi="Arial" w:cs="Arial"/>
                <w:lang w:eastAsia="zh-CN"/>
              </w:rPr>
            </w:pPr>
          </w:p>
          <w:p w14:paraId="7349B9CC" w14:textId="343FDA93" w:rsidR="00AE6208" w:rsidRDefault="00AE6208" w:rsidP="00D64718">
            <w:pPr>
              <w:spacing w:before="0" w:after="0" w:line="240" w:lineRule="auto"/>
              <w:rPr>
                <w:rFonts w:ascii="Arial" w:eastAsia="DengXian" w:hAnsi="Arial" w:cs="Arial"/>
                <w:lang w:eastAsia="zh-CN"/>
              </w:rPr>
            </w:pPr>
            <w:r w:rsidRPr="00B7712F">
              <w:rPr>
                <w:rFonts w:eastAsiaTheme="minorEastAsia"/>
                <w:bCs/>
                <w:highlight w:val="yellow"/>
              </w:rPr>
              <w:t>RAN2 LS R2-2201960:</w:t>
            </w:r>
          </w:p>
          <w:p w14:paraId="4F501BB1" w14:textId="650FD7D5" w:rsidR="006B1577" w:rsidRDefault="00473546" w:rsidP="00D64718">
            <w:pPr>
              <w:spacing w:before="0" w:line="240" w:lineRule="auto"/>
              <w:rPr>
                <w:lang w:val="en-GB"/>
              </w:rPr>
            </w:pPr>
            <w:r>
              <w:rPr>
                <w:rFonts w:ascii="Arial" w:eastAsiaTheme="minorEastAsia" w:hAnsi="Arial" w:cs="Arial"/>
                <w:b/>
              </w:rPr>
              <w:t xml:space="preserve">Question 2: </w:t>
            </w:r>
            <w:r>
              <w:rPr>
                <w:rFonts w:ascii="Arial" w:eastAsiaTheme="minorEastAsia" w:hAnsi="Arial" w:cs="Arial"/>
              </w:rPr>
              <w:t>RAN2 would like to know if RAN1 prefers to capture the above agreements in RAN1 specification or prefer these to be captured in MAC specification.</w:t>
            </w:r>
          </w:p>
          <w:p w14:paraId="4F432746" w14:textId="77777777" w:rsidR="00AE6208" w:rsidRDefault="00AE6208" w:rsidP="00D64718">
            <w:pPr>
              <w:spacing w:before="0" w:after="0" w:line="240" w:lineRule="auto"/>
              <w:rPr>
                <w:lang w:val="en-GB"/>
              </w:rPr>
            </w:pPr>
            <w:r w:rsidRPr="00B7712F">
              <w:rPr>
                <w:highlight w:val="yellow"/>
                <w:lang w:val="en-GB"/>
              </w:rPr>
              <w:t>RAN1 LS R1-2202905:</w:t>
            </w:r>
          </w:p>
          <w:p w14:paraId="4BD09032" w14:textId="77777777" w:rsidR="00730375" w:rsidRDefault="00733E11" w:rsidP="00730375">
            <w:pPr>
              <w:shd w:val="clear" w:color="auto" w:fill="FFFFFF"/>
              <w:spacing w:before="0" w:after="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Answer 2: </w:t>
            </w:r>
            <w:r>
              <w:rPr>
                <w:rFonts w:ascii="Arial" w:eastAsia="DengXian" w:hAnsi="Arial" w:cs="Arial" w:hint="eastAsia"/>
                <w:lang w:eastAsia="zh-CN"/>
              </w:rPr>
              <w:t>RAN1 would discuss and conclude how to capture the above RAN2 agreements in RAN1 specification.</w:t>
            </w:r>
          </w:p>
          <w:p w14:paraId="1B5D5D1F" w14:textId="13A21371" w:rsidR="00AE6208" w:rsidRPr="00D64718" w:rsidRDefault="00733E11" w:rsidP="00D64718">
            <w:pPr>
              <w:pStyle w:val="ListParagraph"/>
              <w:numPr>
                <w:ilvl w:val="0"/>
                <w:numId w:val="54"/>
              </w:numPr>
              <w:shd w:val="clear" w:color="auto" w:fill="FFFFFF"/>
              <w:spacing w:after="12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D64718">
              <w:rPr>
                <w:rFonts w:ascii="Arial" w:eastAsia="DengXian" w:hAnsi="Arial" w:cs="Arial"/>
                <w:lang w:eastAsia="zh-CN"/>
              </w:rPr>
              <w:t>It is RAN1 understanding PDCCH skipping is not applied to perform PDCCH monitoring during RAR window/</w:t>
            </w:r>
            <w:proofErr w:type="spellStart"/>
            <w:r w:rsidRPr="00D64718"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 w:rsidRPr="00D64718">
              <w:rPr>
                <w:rFonts w:ascii="Arial" w:eastAsia="DengXian" w:hAnsi="Arial" w:cs="Arial"/>
                <w:lang w:eastAsia="zh-CN"/>
              </w:rPr>
              <w:t xml:space="preserve"> window/contention resolution timer or when SR is pending.</w:t>
            </w:r>
          </w:p>
        </w:tc>
      </w:tr>
    </w:tbl>
    <w:p w14:paraId="6E297FBC" w14:textId="54E06B57" w:rsidR="00885651" w:rsidRDefault="00885651" w:rsidP="00D64718">
      <w:pPr>
        <w:spacing w:before="120"/>
      </w:pPr>
      <w:r>
        <w:lastRenderedPageBreak/>
        <w:t xml:space="preserve">Although it is RAN1’s understanding that PDCCH skipping </w:t>
      </w:r>
      <w:r w:rsidR="000653DD">
        <w:t xml:space="preserve">does not affect PDCCH monitoring during </w:t>
      </w:r>
      <w:r w:rsidR="005A229A">
        <w:t xml:space="preserve">a </w:t>
      </w:r>
      <w:r w:rsidR="000653DD">
        <w:t>RAR</w:t>
      </w:r>
      <w:r w:rsidR="000D119E">
        <w:t>/</w:t>
      </w:r>
      <w:proofErr w:type="spellStart"/>
      <w:r w:rsidR="000D119E">
        <w:t>MsgB</w:t>
      </w:r>
      <w:proofErr w:type="spellEnd"/>
      <w:r w:rsidR="000D119E">
        <w:t xml:space="preserve"> window, while </w:t>
      </w:r>
      <w:r w:rsidR="005A229A">
        <w:t xml:space="preserve">a </w:t>
      </w:r>
      <w:r w:rsidR="000D119E">
        <w:t>contention resolution timer</w:t>
      </w:r>
      <w:r w:rsidR="005A229A">
        <w:t xml:space="preserve"> is running</w:t>
      </w:r>
      <w:r w:rsidR="000D119E">
        <w:t xml:space="preserve">, or </w:t>
      </w:r>
      <w:r w:rsidR="00B150D2">
        <w:t>when a SR is pending, it still needs further discussion how to capture that in RAN1’s spe</w:t>
      </w:r>
      <w:r w:rsidR="00A05E96">
        <w:t>cification.</w:t>
      </w:r>
      <w:r w:rsidR="005169C8">
        <w:t xml:space="preserve"> RAN2’s agreements just state </w:t>
      </w:r>
      <w:r w:rsidR="00C43547">
        <w:t>that UE ‘ignores’ PDCCH skipping</w:t>
      </w:r>
      <w:r w:rsidR="00337428">
        <w:t xml:space="preserve"> and defining the technical details of the UE behavior is up to RAN1.</w:t>
      </w:r>
    </w:p>
    <w:p w14:paraId="627B11C8" w14:textId="343A7384" w:rsidR="00380C09" w:rsidRDefault="00C41955" w:rsidP="00B24FB9">
      <w:r>
        <w:t>W</w:t>
      </w:r>
      <w:r w:rsidR="00380C09">
        <w:t xml:space="preserve">hen a </w:t>
      </w:r>
      <w:r w:rsidR="00A10BAB">
        <w:t xml:space="preserve">SR </w:t>
      </w:r>
      <w:r>
        <w:t>is pending at</w:t>
      </w:r>
      <w:r w:rsidR="0098187C">
        <w:t xml:space="preserve"> the</w:t>
      </w:r>
      <w:r>
        <w:t xml:space="preserve"> UE</w:t>
      </w:r>
      <w:r w:rsidR="00803700">
        <w:t xml:space="preserve"> during a PDCCH skip duration, the network </w:t>
      </w:r>
      <w:r w:rsidR="001F05EB">
        <w:t xml:space="preserve">can </w:t>
      </w:r>
      <w:r w:rsidR="00E07459">
        <w:t>realize it</w:t>
      </w:r>
      <w:r w:rsidR="006522F1">
        <w:t xml:space="preserve"> only</w:t>
      </w:r>
      <w:r w:rsidR="00E07459">
        <w:t xml:space="preserve"> </w:t>
      </w:r>
      <w:r w:rsidR="00A9760D">
        <w:t xml:space="preserve">after receiving a SR </w:t>
      </w:r>
      <w:r w:rsidR="006F13FA">
        <w:t xml:space="preserve">transmission </w:t>
      </w:r>
      <w:r w:rsidR="00A9760D">
        <w:t xml:space="preserve">from the UE. Thus, </w:t>
      </w:r>
      <w:r w:rsidR="009070D9">
        <w:t xml:space="preserve">it would be </w:t>
      </w:r>
      <w:r w:rsidR="00AF70AC">
        <w:t xml:space="preserve">reasonable for </w:t>
      </w:r>
      <w:r w:rsidR="008670AC">
        <w:t xml:space="preserve">the UE to </w:t>
      </w:r>
      <w:r w:rsidR="00AF70AC">
        <w:t xml:space="preserve">start </w:t>
      </w:r>
      <w:r w:rsidR="008670AC">
        <w:t>ignor</w:t>
      </w:r>
      <w:r w:rsidR="00AF70AC">
        <w:t>ing</w:t>
      </w:r>
      <w:r w:rsidR="008670AC">
        <w:t xml:space="preserve"> PDCCH skipping </w:t>
      </w:r>
      <w:r w:rsidR="00AF70AC">
        <w:t>only</w:t>
      </w:r>
      <w:r w:rsidR="00F71A6D">
        <w:t xml:space="preserve"> after the transmission of SR. Also, even after the UE receives an UL grant for BSR and the pending SR is cancelled, </w:t>
      </w:r>
      <w:r w:rsidR="006937A0">
        <w:t>the UE may further expect to receive a</w:t>
      </w:r>
      <w:r w:rsidR="00EF631E">
        <w:t xml:space="preserve">dditional </w:t>
      </w:r>
      <w:r w:rsidR="006937A0">
        <w:t>UL grant</w:t>
      </w:r>
      <w:r w:rsidR="00EF631E">
        <w:t>s</w:t>
      </w:r>
      <w:r w:rsidR="006937A0">
        <w:t xml:space="preserve"> </w:t>
      </w:r>
      <w:r w:rsidR="001F3B90">
        <w:t>for remaining data</w:t>
      </w:r>
      <w:r w:rsidR="00EA7E37">
        <w:t xml:space="preserve"> in the buffer</w:t>
      </w:r>
      <w:r w:rsidR="001F3B90">
        <w:t>.</w:t>
      </w:r>
      <w:r w:rsidR="00A75826">
        <w:t xml:space="preserve"> In order not to delay the remaining UL data transmission,</w:t>
      </w:r>
      <w:r w:rsidR="002F44CC">
        <w:t xml:space="preserve"> it would be desirable </w:t>
      </w:r>
      <w:r w:rsidR="007E63DD">
        <w:t xml:space="preserve">for the UE </w:t>
      </w:r>
      <w:r w:rsidR="002F44CC">
        <w:t xml:space="preserve">to </w:t>
      </w:r>
      <w:r w:rsidR="00B1521D">
        <w:t xml:space="preserve">ignore PDCCH skipping until </w:t>
      </w:r>
      <w:r w:rsidR="008475E1">
        <w:t>the buffer is flushed out</w:t>
      </w:r>
      <w:r w:rsidR="005B0E4F">
        <w:t>, not just while</w:t>
      </w:r>
      <w:r w:rsidR="00530B51">
        <w:t xml:space="preserve"> the</w:t>
      </w:r>
      <w:r w:rsidR="005B0E4F">
        <w:t xml:space="preserve"> SR is pending.</w:t>
      </w:r>
      <w:r w:rsidR="008475E1">
        <w:t xml:space="preserve"> </w:t>
      </w:r>
      <w:r w:rsidR="003D7A17">
        <w:t xml:space="preserve">This can be achieved </w:t>
      </w:r>
      <w:r w:rsidR="00792C6F">
        <w:t>by cancelling PDCCH skipping after the UE transmits a positive SR</w:t>
      </w:r>
      <w:r w:rsidR="00BF1E3E">
        <w:t xml:space="preserve">. </w:t>
      </w:r>
      <w:r w:rsidR="00ED07A3">
        <w:t>Als</w:t>
      </w:r>
      <w:r w:rsidR="00374305">
        <w:t xml:space="preserve">o, </w:t>
      </w:r>
      <w:r w:rsidR="0068742D">
        <w:t xml:space="preserve">if </w:t>
      </w:r>
      <w:r w:rsidR="00ED07A3">
        <w:t xml:space="preserve">the UE transmits </w:t>
      </w:r>
      <w:r w:rsidR="00374305">
        <w:t>a</w:t>
      </w:r>
      <w:r w:rsidR="00BF1E3E">
        <w:t xml:space="preserve"> BSR</w:t>
      </w:r>
      <w:r w:rsidR="00374305">
        <w:t xml:space="preserve"> without sending SR, e.g., by piggybacking </w:t>
      </w:r>
      <w:r w:rsidR="001715A5">
        <w:t xml:space="preserve">a BSR MAC CE </w:t>
      </w:r>
      <w:r w:rsidR="0042194F">
        <w:t xml:space="preserve">on another </w:t>
      </w:r>
      <w:r w:rsidR="00550F43">
        <w:t xml:space="preserve">(DG or CG) </w:t>
      </w:r>
      <w:r w:rsidR="0042194F">
        <w:t xml:space="preserve">PUSCH transmission, it would also be desirable for the UE to cancel </w:t>
      </w:r>
      <w:r w:rsidR="0068742D">
        <w:t>PDCCH skipping.</w:t>
      </w:r>
    </w:p>
    <w:p w14:paraId="3520D91E" w14:textId="45DBA43A" w:rsidR="00380C09" w:rsidRDefault="00034562" w:rsidP="00D64718">
      <w:pPr>
        <w:pStyle w:val="Caption"/>
      </w:pPr>
      <w:bookmarkStart w:id="2" w:name="P_1"/>
      <w:r>
        <w:t xml:space="preserve">Proposal </w:t>
      </w:r>
      <w:r w:rsidR="00C331B9">
        <w:fldChar w:fldCharType="begin"/>
      </w:r>
      <w:r w:rsidR="00C331B9">
        <w:instrText xml:space="preserve"> SEQ Proposal \* ARABIC </w:instrText>
      </w:r>
      <w:r w:rsidR="00C331B9">
        <w:fldChar w:fldCharType="separate"/>
      </w:r>
      <w:r w:rsidR="0088565E">
        <w:rPr>
          <w:noProof/>
        </w:rPr>
        <w:t>1</w:t>
      </w:r>
      <w:r w:rsidR="00C331B9">
        <w:rPr>
          <w:noProof/>
        </w:rPr>
        <w:fldChar w:fldCharType="end"/>
      </w:r>
      <w:r>
        <w:t xml:space="preserve">: </w:t>
      </w:r>
      <w:r w:rsidR="00C37033">
        <w:t xml:space="preserve">If </w:t>
      </w:r>
      <w:r>
        <w:t xml:space="preserve">a UE </w:t>
      </w:r>
      <w:r w:rsidR="009C4455">
        <w:t>transmits a positive SR or a BSR</w:t>
      </w:r>
      <w:r w:rsidR="00AE04A2">
        <w:t xml:space="preserve"> during a PDCCH skip duration, </w:t>
      </w:r>
      <w:r w:rsidR="00C37033">
        <w:t>the UE cancels PDCCH skipping.</w:t>
      </w:r>
    </w:p>
    <w:bookmarkEnd w:id="2"/>
    <w:p w14:paraId="6B0C6933" w14:textId="1C79C496" w:rsidR="00CB2745" w:rsidRDefault="001C22AC" w:rsidP="003E4E39">
      <w:r>
        <w:t>A RACH procedure involves multiple stages of PDCCH monitoring</w:t>
      </w:r>
      <w:r w:rsidR="00351805">
        <w:t xml:space="preserve">, </w:t>
      </w:r>
      <w:r w:rsidR="00AB5DD5">
        <w:t>which follow the transmission of a RA preamble</w:t>
      </w:r>
      <w:r w:rsidR="002A47F3">
        <w:t xml:space="preserve">. For example, when the RACH procedure is triggered by </w:t>
      </w:r>
      <w:r w:rsidR="008D2AA8">
        <w:t xml:space="preserve">a beam failure recovery, </w:t>
      </w:r>
      <w:r w:rsidR="00AF6A02">
        <w:t xml:space="preserve">the UE may expect to receive multiple DL grants for </w:t>
      </w:r>
      <w:r w:rsidR="005F6E6F">
        <w:t xml:space="preserve">resetting control and data </w:t>
      </w:r>
      <w:r w:rsidR="00F9142E">
        <w:t xml:space="preserve">channel </w:t>
      </w:r>
      <w:r w:rsidR="005F6E6F">
        <w:t>beams</w:t>
      </w:r>
      <w:r w:rsidR="00B761E2">
        <w:t>, outside the RAR window</w:t>
      </w:r>
      <w:r w:rsidR="005F6E6F">
        <w:t xml:space="preserve">. </w:t>
      </w:r>
      <w:r w:rsidR="00427D73">
        <w:t>T</w:t>
      </w:r>
      <w:r w:rsidR="00F9142E">
        <w:t>hus</w:t>
      </w:r>
      <w:r w:rsidR="001A2557">
        <w:t>, ignoring PDCCH skipping just for the RAR/</w:t>
      </w:r>
      <w:proofErr w:type="spellStart"/>
      <w:r w:rsidR="001A2557">
        <w:t>MsgB</w:t>
      </w:r>
      <w:proofErr w:type="spellEnd"/>
      <w:r w:rsidR="001A2557">
        <w:t xml:space="preserve"> window and during the contention resolution </w:t>
      </w:r>
      <w:r w:rsidR="00C731AF">
        <w:t>would not b</w:t>
      </w:r>
      <w:r w:rsidR="00C96BB5">
        <w:t>e desirable</w:t>
      </w:r>
      <w:r w:rsidR="00E71FBA">
        <w:t>, because it could delay the comp</w:t>
      </w:r>
      <w:r w:rsidR="005B6E3A">
        <w:t xml:space="preserve">letion </w:t>
      </w:r>
      <w:r w:rsidR="00E71FBA">
        <w:t xml:space="preserve">of </w:t>
      </w:r>
      <w:r w:rsidR="00DD2DD0">
        <w:t>the BFR procedure.</w:t>
      </w:r>
      <w:r w:rsidR="00FB2A9E">
        <w:t xml:space="preserve"> As in the discussion on the SR procedure, it would be fair to </w:t>
      </w:r>
      <w:r w:rsidR="00C80D59">
        <w:t xml:space="preserve">let the UE to cancel PDCCH skipping after transmitting </w:t>
      </w:r>
      <w:r w:rsidR="009024B1">
        <w:t>the</w:t>
      </w:r>
      <w:r w:rsidR="00C80D59">
        <w:t xml:space="preserve"> RA preamble.</w:t>
      </w:r>
    </w:p>
    <w:p w14:paraId="5C746B43" w14:textId="72E18F00" w:rsidR="00D22E11" w:rsidRDefault="00D22E11" w:rsidP="00D64718">
      <w:pPr>
        <w:pStyle w:val="Caption"/>
      </w:pPr>
      <w:bookmarkStart w:id="3" w:name="P_2"/>
      <w:r>
        <w:t xml:space="preserve">Proposal </w:t>
      </w:r>
      <w:r w:rsidR="00C331B9">
        <w:fldChar w:fldCharType="begin"/>
      </w:r>
      <w:r w:rsidR="00C331B9">
        <w:instrText xml:space="preserve"> SEQ Proposal \* ARABIC </w:instrText>
      </w:r>
      <w:r w:rsidR="00C331B9">
        <w:fldChar w:fldCharType="separate"/>
      </w:r>
      <w:r w:rsidR="0088565E">
        <w:rPr>
          <w:noProof/>
        </w:rPr>
        <w:t>2</w:t>
      </w:r>
      <w:r w:rsidR="00C331B9">
        <w:rPr>
          <w:noProof/>
        </w:rPr>
        <w:fldChar w:fldCharType="end"/>
      </w:r>
      <w:r>
        <w:t xml:space="preserve">: </w:t>
      </w:r>
      <w:r w:rsidR="003009AD">
        <w:t xml:space="preserve">If a UE transmits a RA preamble for </w:t>
      </w:r>
      <w:r w:rsidR="006840E4">
        <w:t>a CFRA or CBRA procedure</w:t>
      </w:r>
      <w:r w:rsidR="004E44E7">
        <w:t xml:space="preserve"> during a PDCCH skip duration, the UE cancels PDCCH skipping.</w:t>
      </w:r>
    </w:p>
    <w:bookmarkEnd w:id="3"/>
    <w:p w14:paraId="7D481FAD" w14:textId="77777777" w:rsidR="00564F55" w:rsidRPr="008F7F29" w:rsidRDefault="00564F55" w:rsidP="00D64718"/>
    <w:p w14:paraId="1F3B9633" w14:textId="063A513A" w:rsidR="00AA6FED" w:rsidRDefault="00D33D30" w:rsidP="00AA6FED">
      <w:pPr>
        <w:pStyle w:val="Heading2"/>
        <w:rPr>
          <w:lang w:val="en-US"/>
        </w:rPr>
      </w:pPr>
      <w:r>
        <w:rPr>
          <w:lang w:val="en-US"/>
        </w:rPr>
        <w:t xml:space="preserve">Monitoring of CSS </w:t>
      </w:r>
      <w:r w:rsidR="00D13D0C">
        <w:rPr>
          <w:lang w:val="en-US"/>
        </w:rPr>
        <w:t xml:space="preserve">and DCP </w:t>
      </w:r>
      <w:r>
        <w:rPr>
          <w:lang w:val="en-US"/>
        </w:rPr>
        <w:t xml:space="preserve">during PDCCH </w:t>
      </w:r>
      <w:bookmarkEnd w:id="1"/>
      <w:r w:rsidR="000238C4">
        <w:rPr>
          <w:lang w:val="en-US"/>
        </w:rPr>
        <w:t>skip duration</w:t>
      </w:r>
    </w:p>
    <w:p w14:paraId="6218236B" w14:textId="66623817" w:rsidR="006C6EA9" w:rsidRDefault="00B557C3" w:rsidP="00D64718">
      <w:r>
        <w:t>Throughout Rel-17 discussion, i</w:t>
      </w:r>
      <w:r w:rsidR="003A72B0">
        <w:t>t is commonly understood that monitoring of broadcast PDCCHs (i.e.,</w:t>
      </w:r>
      <w:r w:rsidR="000E65A6">
        <w:t xml:space="preserve"> DCI format 0_0 or 1_0 with CRC scrambled by SI-RNTI, RA-RNTI, </w:t>
      </w:r>
      <w:proofErr w:type="spellStart"/>
      <w:r w:rsidR="000E65A6">
        <w:t>MsgB</w:t>
      </w:r>
      <w:proofErr w:type="spellEnd"/>
      <w:r w:rsidR="000E65A6">
        <w:t>-RNTI, or P-RNTI) should not be affected</w:t>
      </w:r>
      <w:r>
        <w:t xml:space="preserve"> by PDCCH monitoring adaptation.</w:t>
      </w:r>
      <w:r w:rsidR="000C024F">
        <w:t xml:space="preserve"> </w:t>
      </w:r>
      <w:r w:rsidR="00D62814">
        <w:t xml:space="preserve">For example, </w:t>
      </w:r>
      <w:r w:rsidR="00874E5A">
        <w:t>for both in Rel-16 and Rel-17 (according to the latest CR for Section 10.4 of TS 38.213</w:t>
      </w:r>
      <w:r w:rsidR="00D16A5F">
        <w:t xml:space="preserve"> </w:t>
      </w:r>
      <w:r w:rsidR="006C5E74">
        <w:fldChar w:fldCharType="begin"/>
      </w:r>
      <w:r w:rsidR="006C5E74">
        <w:instrText xml:space="preserve"> REF _Ref101448802 \r \h </w:instrText>
      </w:r>
      <w:r w:rsidR="006C5E74">
        <w:fldChar w:fldCharType="separate"/>
      </w:r>
      <w:r w:rsidR="0088565E">
        <w:t>[3]</w:t>
      </w:r>
      <w:r w:rsidR="006C5E74">
        <w:fldChar w:fldCharType="end"/>
      </w:r>
      <w:r w:rsidR="00874E5A">
        <w:t xml:space="preserve">), SSSG switching is applied only for Type3 CSS or USS, not for Type0/0A/1/2 CSS. </w:t>
      </w:r>
    </w:p>
    <w:p w14:paraId="2247357D" w14:textId="3F3FF10C" w:rsidR="008022B6" w:rsidRDefault="00646EE5" w:rsidP="00D64718">
      <w:pPr>
        <w:spacing w:before="120"/>
      </w:pPr>
      <w:r>
        <w:t>F</w:t>
      </w:r>
      <w:r w:rsidR="00E97B9A">
        <w:t xml:space="preserve">or PDCCH skipping, </w:t>
      </w:r>
      <w:r w:rsidR="006E0537">
        <w:t>an</w:t>
      </w:r>
      <w:r w:rsidR="00CB2F4E">
        <w:t>other</w:t>
      </w:r>
      <w:r w:rsidR="006E0537">
        <w:t xml:space="preserve"> important </w:t>
      </w:r>
      <w:r w:rsidR="0090768E">
        <w:t xml:space="preserve">issue is </w:t>
      </w:r>
      <w:r w:rsidR="00DD1EE8">
        <w:t>whether to allow monitoring of unicast PDCCH</w:t>
      </w:r>
      <w:r w:rsidR="006A001D">
        <w:t xml:space="preserve">s </w:t>
      </w:r>
      <w:r w:rsidR="002D0E08">
        <w:t xml:space="preserve">(i.e., DCI format 0_0 or 1_0 with CRC scrambled by C-RNTI, MCS-C-RNTI, or CS-RNTI) </w:t>
      </w:r>
      <w:r w:rsidR="006A001D">
        <w:t>piggybacked in Type0/0A/1/2 CSS</w:t>
      </w:r>
      <w:r w:rsidR="00835C2B">
        <w:t>s</w:t>
      </w:r>
      <w:r w:rsidR="00E05809">
        <w:t xml:space="preserve"> during a skip duration.</w:t>
      </w:r>
      <w:r w:rsidR="00764D70">
        <w:t xml:space="preserve"> </w:t>
      </w:r>
      <w:r w:rsidR="00662288">
        <w:t>Based on t</w:t>
      </w:r>
      <w:r w:rsidR="004D0DD2">
        <w:t>he discussion i</w:t>
      </w:r>
      <w:r w:rsidR="008022B6">
        <w:t>n RAN1 #10</w:t>
      </w:r>
      <w:r w:rsidR="0037532D">
        <w:t>8</w:t>
      </w:r>
      <w:r w:rsidR="008022B6">
        <w:t>-e</w:t>
      </w:r>
      <w:r w:rsidR="00662288">
        <w:t xml:space="preserve">, the </w:t>
      </w:r>
      <w:r w:rsidR="004E687A">
        <w:t xml:space="preserve">following </w:t>
      </w:r>
      <w:r w:rsidR="004D1F5D">
        <w:t>proposal</w:t>
      </w:r>
      <w:r w:rsidR="004E687A">
        <w:t xml:space="preserve"> has been captured in FL’s summary</w:t>
      </w:r>
      <w:r w:rsidR="008022B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612F55FB" w14:textId="77777777" w:rsidTr="00B75DFE">
        <w:tc>
          <w:tcPr>
            <w:tcW w:w="9962" w:type="dxa"/>
          </w:tcPr>
          <w:p w14:paraId="20DBC445" w14:textId="4D1C90B6" w:rsidR="008022B6" w:rsidRDefault="008022B6" w:rsidP="00B24FB9">
            <w:pPr>
              <w:pStyle w:val="BodyText"/>
              <w:spacing w:before="60" w:line="240" w:lineRule="auto"/>
              <w:rPr>
                <w:lang w:eastAsia="zh-CN"/>
              </w:rPr>
            </w:pPr>
            <w:r>
              <w:rPr>
                <w:szCs w:val="22"/>
                <w:highlight w:val="lightGray"/>
                <w:lang w:eastAsia="zh-CN"/>
              </w:rPr>
              <w:t>proposal 2-1 (v</w:t>
            </w:r>
            <w:r w:rsidR="0006044E">
              <w:rPr>
                <w:szCs w:val="22"/>
                <w:highlight w:val="lightGray"/>
                <w:lang w:eastAsia="zh-CN"/>
              </w:rPr>
              <w:t>4</w:t>
            </w:r>
            <w:r>
              <w:rPr>
                <w:szCs w:val="22"/>
                <w:highlight w:val="lightGray"/>
                <w:lang w:eastAsia="zh-CN"/>
              </w:rPr>
              <w:t>)</w:t>
            </w:r>
          </w:p>
          <w:p w14:paraId="5D481912" w14:textId="77777777" w:rsidR="001747E9" w:rsidRPr="00D64718" w:rsidRDefault="001747E9" w:rsidP="00D64718">
            <w:pPr>
              <w:rPr>
                <w:rFonts w:eastAsiaTheme="minorEastAsia"/>
                <w:lang w:eastAsia="zh-TW"/>
              </w:rPr>
            </w:pPr>
            <w:r w:rsidRPr="00D64718">
              <w:rPr>
                <w:rFonts w:eastAsiaTheme="minorEastAsia"/>
                <w:lang w:eastAsia="zh-TW"/>
              </w:rPr>
              <w:t xml:space="preserve">UE </w:t>
            </w:r>
            <w:r w:rsidRPr="00D64718">
              <w:rPr>
                <w:rFonts w:eastAsiaTheme="minorEastAsia"/>
                <w:color w:val="FF0000"/>
              </w:rPr>
              <w:t xml:space="preserve">also </w:t>
            </w:r>
            <w:r w:rsidRPr="00D64718">
              <w:rPr>
                <w:rFonts w:eastAsiaTheme="minorEastAsia"/>
                <w:lang w:eastAsia="zh-TW"/>
              </w:rPr>
              <w:t>skips monitoring of PDCCH candidates for DCI format 0_0 and DCI format 1_0 with CRC scrambled by C-RNTI, MCS-C-RNTI, or CS-RNTI in any CSS and USS when UE is indicated skipping PDCCH monitoring for a duration.</w:t>
            </w:r>
          </w:p>
          <w:p w14:paraId="2759BF5E" w14:textId="31F6A833" w:rsidR="008022B6" w:rsidRPr="00407BEC" w:rsidRDefault="001747E9" w:rsidP="00B24FB9">
            <w:pPr>
              <w:pStyle w:val="BodyText"/>
              <w:adjustRightInd/>
              <w:spacing w:before="0" w:line="240" w:lineRule="auto"/>
              <w:textAlignment w:val="auto"/>
              <w:rPr>
                <w:color w:val="548235"/>
                <w:szCs w:val="20"/>
              </w:rPr>
            </w:pPr>
            <w:r>
              <w:rPr>
                <w:rFonts w:ascii="Times New Roman" w:hAnsi="Times New Roman"/>
                <w:bCs/>
                <w:color w:val="FF0000"/>
              </w:rPr>
              <w:t xml:space="preserve">Note: it is previously agreed that </w:t>
            </w:r>
            <w:r>
              <w:rPr>
                <w:rFonts w:ascii="Times New Roman" w:hAnsi="Times New Roman"/>
                <w:color w:val="FF0000"/>
              </w:rPr>
              <w:t>PDCCH based monitoring adaptation is applied to USS and type-3 CSS.</w:t>
            </w:r>
          </w:p>
        </w:tc>
      </w:tr>
    </w:tbl>
    <w:p w14:paraId="5C825EB6" w14:textId="1BC5CAF5" w:rsidR="00764D70" w:rsidRDefault="00764D70" w:rsidP="00E05809">
      <w:pPr>
        <w:spacing w:before="120"/>
      </w:pPr>
      <w:r>
        <w:t>When the network indicates PDCCH skipping to the UE, it should guarantee that there will not be any unicast data scheduled during the indicated skip duration. Thus, it</w:t>
      </w:r>
      <w:r w:rsidR="00F83135">
        <w:t xml:space="preserve"> would be</w:t>
      </w:r>
      <w:r>
        <w:t xml:space="preserve"> sensible for the UE not to </w:t>
      </w:r>
      <w:r w:rsidR="00626A0F">
        <w:t>expect</w:t>
      </w:r>
      <w:r>
        <w:t xml:space="preserve"> any unicast PDCCHs during the skip duration.</w:t>
      </w:r>
    </w:p>
    <w:p w14:paraId="1C5845DF" w14:textId="60761F78" w:rsidR="00CE26C4" w:rsidRDefault="00CE26C4" w:rsidP="00D64718">
      <w:pPr>
        <w:pStyle w:val="Caption"/>
      </w:pPr>
      <w:bookmarkStart w:id="4" w:name="P_3"/>
      <w:r>
        <w:t xml:space="preserve">Proposal </w:t>
      </w:r>
      <w:r w:rsidR="00C331B9">
        <w:fldChar w:fldCharType="begin"/>
      </w:r>
      <w:r w:rsidR="00C331B9">
        <w:instrText xml:space="preserve"> SEQ Proposal \* ARABIC </w:instrText>
      </w:r>
      <w:r w:rsidR="00C331B9">
        <w:fldChar w:fldCharType="separate"/>
      </w:r>
      <w:r w:rsidR="0088565E">
        <w:rPr>
          <w:noProof/>
        </w:rPr>
        <w:t>3</w:t>
      </w:r>
      <w:r w:rsidR="00C331B9">
        <w:rPr>
          <w:noProof/>
        </w:rPr>
        <w:fldChar w:fldCharType="end"/>
      </w:r>
      <w:r>
        <w:t>:</w:t>
      </w:r>
      <w:r w:rsidR="00D12655">
        <w:t xml:space="preserve"> During an indicated PDCCH skip duration, a UE does not monitor any PDCCH candidates for DCI formats with CRC scrambled by C-RNTI, MCS-C-RNTI, or CS-RNTI, in any CSS and USS.</w:t>
      </w:r>
    </w:p>
    <w:bookmarkEnd w:id="4"/>
    <w:p w14:paraId="79041178" w14:textId="4B5DA61D" w:rsidR="001016E4" w:rsidRDefault="00955C4F" w:rsidP="00E05809">
      <w:pPr>
        <w:spacing w:before="120"/>
      </w:pPr>
      <w:r>
        <w:t>Fundamentally</w:t>
      </w:r>
      <w:r w:rsidR="00C61170">
        <w:t>,</w:t>
      </w:r>
      <w:r w:rsidR="0037745E">
        <w:t xml:space="preserve"> </w:t>
      </w:r>
      <w:r w:rsidR="000744B4">
        <w:t>this</w:t>
      </w:r>
      <w:r w:rsidR="00754FD4">
        <w:t xml:space="preserve"> issue is </w:t>
      </w:r>
      <w:r w:rsidR="00417A0B">
        <w:t>about</w:t>
      </w:r>
      <w:r w:rsidR="00754FD4">
        <w:t xml:space="preserve"> how the PDCCH skipping </w:t>
      </w:r>
      <w:r w:rsidR="00410BB2">
        <w:t xml:space="preserve">function </w:t>
      </w:r>
      <w:r w:rsidR="00754FD4">
        <w:t xml:space="preserve">is </w:t>
      </w:r>
      <w:r w:rsidR="00135933">
        <w:t>viewed</w:t>
      </w:r>
      <w:r w:rsidR="00982D1D">
        <w:t xml:space="preserve"> and specified in the standard</w:t>
      </w:r>
      <w:r w:rsidR="00025283">
        <w:t xml:space="preserve"> – </w:t>
      </w:r>
      <w:r w:rsidR="001E7973">
        <w:t xml:space="preserve">there </w:t>
      </w:r>
      <w:r w:rsidR="00025283">
        <w:t>would</w:t>
      </w:r>
      <w:r w:rsidR="001E7973">
        <w:t xml:space="preserve"> be two different views on PDCCH skipping</w:t>
      </w:r>
      <w:r w:rsidR="00025283">
        <w:t>:</w:t>
      </w:r>
    </w:p>
    <w:p w14:paraId="1902E1AA" w14:textId="49598E66" w:rsidR="00E51343" w:rsidRDefault="00E51343" w:rsidP="00D64718">
      <w:pPr>
        <w:pStyle w:val="ListParagraph"/>
        <w:numPr>
          <w:ilvl w:val="0"/>
          <w:numId w:val="45"/>
        </w:numPr>
        <w:spacing w:before="120"/>
      </w:pPr>
      <w:r>
        <w:t xml:space="preserve">Alt </w:t>
      </w:r>
      <w:r w:rsidR="004F327A">
        <w:t>1</w:t>
      </w:r>
      <w:r>
        <w:t xml:space="preserve">: During the skip duration, </w:t>
      </w:r>
      <w:r w:rsidR="00122B65">
        <w:t>monitoring of PDCCH</w:t>
      </w:r>
      <w:r w:rsidR="00D06C1D">
        <w:t>s</w:t>
      </w:r>
      <w:r w:rsidR="00122B65">
        <w:t xml:space="preserve"> in certain type</w:t>
      </w:r>
      <w:r w:rsidR="00856F9A">
        <w:t>s</w:t>
      </w:r>
      <w:r w:rsidR="00122B65">
        <w:t xml:space="preserve"> of SS sets</w:t>
      </w:r>
      <w:r w:rsidR="00D47FBF">
        <w:t xml:space="preserve"> (i.e., Type3 CSS and USS)</w:t>
      </w:r>
      <w:r w:rsidR="00122B65">
        <w:t xml:space="preserve"> is restricted.</w:t>
      </w:r>
    </w:p>
    <w:p w14:paraId="04544AA8" w14:textId="605CC522" w:rsidR="004F327A" w:rsidRDefault="004F327A" w:rsidP="00D64718">
      <w:pPr>
        <w:pStyle w:val="ListParagraph"/>
        <w:numPr>
          <w:ilvl w:val="0"/>
          <w:numId w:val="45"/>
        </w:numPr>
        <w:spacing w:after="120"/>
      </w:pPr>
      <w:r>
        <w:t>Alt 2: During the skip duration, monitoring of PDCCH</w:t>
      </w:r>
      <w:r w:rsidR="00D06C1D">
        <w:t>s</w:t>
      </w:r>
      <w:r>
        <w:t xml:space="preserve"> with certain type</w:t>
      </w:r>
      <w:r w:rsidR="00856F9A">
        <w:t>s</w:t>
      </w:r>
      <w:r>
        <w:t xml:space="preserve"> of RNTIs </w:t>
      </w:r>
      <w:r w:rsidR="0074052C">
        <w:t xml:space="preserve">in any SS sets </w:t>
      </w:r>
      <w:r>
        <w:t>is restricted.</w:t>
      </w:r>
    </w:p>
    <w:p w14:paraId="6F913EAB" w14:textId="3D47ED23" w:rsidR="00025283" w:rsidRDefault="00025283" w:rsidP="008612B9">
      <w:r>
        <w:t>With Alt</w:t>
      </w:r>
      <w:r w:rsidR="00180E9C">
        <w:t xml:space="preserve"> </w:t>
      </w:r>
      <w:r>
        <w:t>1</w:t>
      </w:r>
      <w:r w:rsidR="00180E9C">
        <w:t xml:space="preserve">, </w:t>
      </w:r>
      <w:r w:rsidR="00151912">
        <w:t xml:space="preserve">the UE </w:t>
      </w:r>
      <w:r w:rsidR="00417A0B">
        <w:t>will</w:t>
      </w:r>
      <w:r w:rsidR="00151912">
        <w:t xml:space="preserve"> refrain from monitoring PDCCHs in Type3 </w:t>
      </w:r>
      <w:r w:rsidR="00852843">
        <w:t xml:space="preserve">CSS </w:t>
      </w:r>
      <w:r w:rsidR="00DF14A1">
        <w:t>and</w:t>
      </w:r>
      <w:r w:rsidR="00852843">
        <w:t xml:space="preserve"> USS,</w:t>
      </w:r>
      <w:r w:rsidR="00C13F51">
        <w:t xml:space="preserve"> while </w:t>
      </w:r>
      <w:r w:rsidR="00754100">
        <w:t xml:space="preserve">is </w:t>
      </w:r>
      <w:r w:rsidR="00C13F51">
        <w:t>still monitoring Type</w:t>
      </w:r>
      <w:r w:rsidR="000F7218">
        <w:t xml:space="preserve">0/0A/1/2 CSSs. </w:t>
      </w:r>
      <w:r w:rsidR="00246500">
        <w:t xml:space="preserve">However, with Alt 1, </w:t>
      </w:r>
      <w:r w:rsidR="001179DC">
        <w:t xml:space="preserve">we may need to </w:t>
      </w:r>
      <w:r w:rsidR="00AF3E90">
        <w:t xml:space="preserve">define </w:t>
      </w:r>
      <w:r w:rsidR="00887298">
        <w:t xml:space="preserve">additional </w:t>
      </w:r>
      <w:r w:rsidR="00AF3E90">
        <w:t xml:space="preserve">UE behaviors for </w:t>
      </w:r>
      <w:r w:rsidR="003467FC">
        <w:t>some</w:t>
      </w:r>
      <w:r w:rsidR="00AF3E90">
        <w:t xml:space="preserve"> exceptional cases.</w:t>
      </w:r>
      <w:r w:rsidR="00B009FE">
        <w:t xml:space="preserve"> </w:t>
      </w:r>
      <w:r w:rsidR="002A4DC6">
        <w:t xml:space="preserve">For </w:t>
      </w:r>
      <w:r w:rsidR="00B81B8B">
        <w:t>instance</w:t>
      </w:r>
      <w:r w:rsidR="002A4DC6">
        <w:t xml:space="preserve">, </w:t>
      </w:r>
      <w:r w:rsidR="00710293">
        <w:t xml:space="preserve">as discussed above, </w:t>
      </w:r>
      <w:r w:rsidR="002A4DC6">
        <w:t xml:space="preserve">skipping of </w:t>
      </w:r>
      <w:r w:rsidR="00AC3FB9">
        <w:t xml:space="preserve">monitoring </w:t>
      </w:r>
      <w:r w:rsidR="00710293">
        <w:t>unicast PDCCH</w:t>
      </w:r>
      <w:r w:rsidR="00AC3FB9">
        <w:t>s</w:t>
      </w:r>
      <w:r w:rsidR="00FB0C57">
        <w:t xml:space="preserve"> (C-RNTI, MCS-C-RNTI, </w:t>
      </w:r>
      <w:r w:rsidR="005C0528">
        <w:t>or</w:t>
      </w:r>
      <w:r w:rsidR="00FB0C57">
        <w:t xml:space="preserve"> CS-RNTI)</w:t>
      </w:r>
      <w:r w:rsidR="00710293">
        <w:t xml:space="preserve"> piggybacked in </w:t>
      </w:r>
      <w:r w:rsidR="00710293">
        <w:lastRenderedPageBreak/>
        <w:t xml:space="preserve">Type0/0A/1/2 CSSs </w:t>
      </w:r>
      <w:r w:rsidR="00155530">
        <w:t xml:space="preserve">should be </w:t>
      </w:r>
      <w:r w:rsidR="00D94151">
        <w:t>regarded</w:t>
      </w:r>
      <w:r w:rsidR="00155530">
        <w:t xml:space="preserve"> as an exception</w:t>
      </w:r>
      <w:r w:rsidR="00FC5F5E">
        <w:t xml:space="preserve"> </w:t>
      </w:r>
      <w:r w:rsidR="00AC3FB9">
        <w:t>for</w:t>
      </w:r>
      <w:r w:rsidR="005C0528">
        <w:t xml:space="preserve"> </w:t>
      </w:r>
      <w:r w:rsidR="00206507">
        <w:t>the legacy Type0/0A/1/2</w:t>
      </w:r>
      <w:r w:rsidR="004D3100">
        <w:t xml:space="preserve"> CSS monitoring behavior.</w:t>
      </w:r>
      <w:r w:rsidR="007707D1">
        <w:t xml:space="preserve"> Another </w:t>
      </w:r>
      <w:r w:rsidR="00626A0F">
        <w:t xml:space="preserve">exception may be needed for monitoring </w:t>
      </w:r>
      <w:r w:rsidR="0018243B">
        <w:t>DCP (</w:t>
      </w:r>
      <w:r w:rsidR="00626A0F">
        <w:t>DCI format 2_6</w:t>
      </w:r>
      <w:r w:rsidR="0018243B">
        <w:t>)</w:t>
      </w:r>
      <w:r w:rsidR="0011478B">
        <w:t xml:space="preserve">, for which, a relevant discussion has been made in </w:t>
      </w:r>
      <w:r w:rsidR="00761FEE">
        <w:t>RAN1 #108-e</w:t>
      </w:r>
      <w:r w:rsidR="0011478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11F1C7D4" w14:textId="77777777" w:rsidTr="00B75DFE">
        <w:tc>
          <w:tcPr>
            <w:tcW w:w="9962" w:type="dxa"/>
          </w:tcPr>
          <w:p w14:paraId="09555669" w14:textId="04FAB15D" w:rsidR="00D34686" w:rsidRPr="00D64718" w:rsidRDefault="00D34686" w:rsidP="00D64718">
            <w:pPr>
              <w:spacing w:before="60" w:after="0" w:line="240" w:lineRule="auto"/>
              <w:rPr>
                <w:rFonts w:eastAsiaTheme="minorEastAsia"/>
                <w:bCs/>
              </w:rPr>
            </w:pPr>
            <w:r w:rsidRPr="00D64718">
              <w:rPr>
                <w:rFonts w:eastAsiaTheme="minorEastAsia"/>
                <w:bCs/>
                <w:highlight w:val="yellow"/>
              </w:rPr>
              <w:t xml:space="preserve">RAN2 LS </w:t>
            </w:r>
            <w:r w:rsidR="008C78DF" w:rsidRPr="00D64718">
              <w:rPr>
                <w:rFonts w:eastAsiaTheme="minorEastAsia"/>
                <w:bCs/>
                <w:highlight w:val="yellow"/>
              </w:rPr>
              <w:t>R2-2201960:</w:t>
            </w:r>
          </w:p>
          <w:p w14:paraId="4AE724C0" w14:textId="77777777" w:rsidR="00C633EE" w:rsidRPr="00D64718" w:rsidRDefault="00D34686" w:rsidP="00B24FB9">
            <w:pPr>
              <w:spacing w:before="0" w:line="24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9677AC">
              <w:rPr>
                <w:rFonts w:ascii="Arial" w:eastAsia="DengXian" w:hAnsi="Arial" w:cs="Arial"/>
                <w:b/>
                <w:bCs/>
                <w:color w:val="000000" w:themeColor="text1"/>
                <w:lang w:eastAsia="zh-CN"/>
              </w:rPr>
              <w:t xml:space="preserve">Question 3: </w:t>
            </w:r>
            <w:r w:rsidRPr="00D64718">
              <w:rPr>
                <w:rFonts w:ascii="Arial" w:eastAsia="DengXian" w:hAnsi="Arial" w:cs="Arial"/>
                <w:color w:val="000000" w:themeColor="text1"/>
                <w:lang w:eastAsia="zh-CN"/>
              </w:rPr>
              <w:t xml:space="preserve">RAN2 would like to ask RAN1 whether a) </w:t>
            </w:r>
            <w:r w:rsidRPr="00D64718">
              <w:rPr>
                <w:rFonts w:ascii="Arial" w:hAnsi="Arial" w:cs="Arial"/>
                <w:color w:val="000000" w:themeColor="text1"/>
                <w:lang w:eastAsia="zh-CN"/>
              </w:rPr>
              <w:t xml:space="preserve">Physical layer of UE reports a value of 1 for Wake-up indication bit to higher layer or b) </w:t>
            </w:r>
            <w:r w:rsidRPr="00D64718">
              <w:rPr>
                <w:rFonts w:ascii="Arial" w:hAnsi="Arial" w:cs="Arial"/>
                <w:iCs/>
                <w:noProof/>
                <w:color w:val="000000" w:themeColor="text1"/>
              </w:rPr>
              <w:t>P</w:t>
            </w:r>
            <w:r w:rsidRPr="00D64718">
              <w:rPr>
                <w:rFonts w:ascii="Arial" w:hAnsi="Arial" w:cs="Arial"/>
                <w:color w:val="000000" w:themeColor="text1"/>
                <w:lang w:eastAsia="zh-CN"/>
              </w:rPr>
              <w:t xml:space="preserve">hysical layer of UE does not report Wake-up indication bit to higher layer, in case UE cannot monitor DCP due to PDCCH skipping; or </w:t>
            </w:r>
            <w:r w:rsidRPr="00D64718">
              <w:rPr>
                <w:rFonts w:ascii="Arial" w:hAnsi="Arial" w:cs="Arial"/>
                <w:color w:val="000000" w:themeColor="text1"/>
                <w:lang w:val="en-GB"/>
              </w:rPr>
              <w:t>if Approach 3 can be assumed.</w:t>
            </w:r>
          </w:p>
          <w:p w14:paraId="78D72EEB" w14:textId="33567910" w:rsidR="00CB3374" w:rsidRDefault="00CB3374" w:rsidP="00D64718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</w:pPr>
            <w:r w:rsidRPr="00B7712F">
              <w:rPr>
                <w:highlight w:val="yellow"/>
                <w:lang w:val="en-GB"/>
              </w:rPr>
              <w:t>RAN1 LS R1-2202905:</w:t>
            </w:r>
          </w:p>
          <w:p w14:paraId="0BD3ADE7" w14:textId="77777777" w:rsidR="00730375" w:rsidRDefault="00CB3374" w:rsidP="00730375">
            <w:pPr>
              <w:shd w:val="clear" w:color="auto" w:fill="FFFFFF"/>
              <w:spacing w:before="0" w:after="0" w:line="240" w:lineRule="auto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Answer </w:t>
            </w:r>
            <w:r>
              <w:rPr>
                <w:rFonts w:ascii="Arial" w:eastAsia="DengXian" w:hAnsi="Arial" w:cs="Arial"/>
                <w:b/>
                <w:bCs/>
                <w:lang w:eastAsia="zh-CN"/>
              </w:rPr>
              <w:t>3</w:t>
            </w: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: </w:t>
            </w:r>
            <w:r>
              <w:rPr>
                <w:rFonts w:ascii="Arial" w:hAnsi="Arial" w:cs="Arial"/>
                <w:bCs/>
                <w:lang w:eastAsia="zh-CN"/>
              </w:rPr>
              <w:t xml:space="preserve">It is RAN1 understanding that for DRX operation, </w:t>
            </w:r>
          </w:p>
          <w:p w14:paraId="20D98A2E" w14:textId="60A09727" w:rsidR="00CB3374" w:rsidRPr="00D64718" w:rsidRDefault="00CB3374" w:rsidP="00D64718">
            <w:pPr>
              <w:pStyle w:val="ListParagraph"/>
              <w:numPr>
                <w:ilvl w:val="0"/>
                <w:numId w:val="55"/>
              </w:numPr>
              <w:shd w:val="clear" w:color="auto" w:fill="FFFFFF"/>
              <w:spacing w:before="0" w:line="240" w:lineRule="auto"/>
              <w:rPr>
                <w:rFonts w:ascii="Arial" w:hAnsi="Arial" w:cs="Arial"/>
                <w:bCs/>
                <w:lang w:eastAsia="zh-CN"/>
              </w:rPr>
            </w:pPr>
            <w:r w:rsidRPr="00D64718">
              <w:rPr>
                <w:rFonts w:ascii="Arial" w:hAnsi="Arial" w:cs="Arial"/>
                <w:bCs/>
                <w:lang w:eastAsia="zh-CN"/>
              </w:rPr>
              <w:t>As DCP is monitored only outside active time, it cannot be missed due to PDCCH skipping as skipping applies only in active time.</w:t>
            </w:r>
          </w:p>
          <w:p w14:paraId="50476164" w14:textId="78E5C737" w:rsidR="00730375" w:rsidRPr="00D64718" w:rsidRDefault="00CB3374" w:rsidP="00D64718">
            <w:p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N</w:t>
            </w:r>
            <w:r>
              <w:rPr>
                <w:rFonts w:ascii="Arial" w:hAnsi="Arial" w:cs="Arial"/>
                <w:bCs/>
                <w:lang w:eastAsia="zh-CN"/>
              </w:rPr>
              <w:t xml:space="preserve">ote: RAN1 is discussing </w:t>
            </w:r>
            <w:r>
              <w:rPr>
                <w:rFonts w:ascii="Arial" w:hAnsi="Arial" w:cs="Arial" w:hint="eastAsia"/>
                <w:bCs/>
                <w:lang w:eastAsia="zh-CN"/>
              </w:rPr>
              <w:t>whether</w:t>
            </w:r>
            <w:r>
              <w:rPr>
                <w:rFonts w:ascii="Arial" w:hAnsi="Arial" w:cs="Arial"/>
                <w:bCs/>
                <w:lang w:eastAsia="zh-CN"/>
              </w:rPr>
              <w:t xml:space="preserve"> PDCCH skipping duration </w:t>
            </w:r>
            <w:r>
              <w:rPr>
                <w:rFonts w:ascii="Arial" w:hAnsi="Arial" w:cs="Arial" w:hint="eastAsia"/>
                <w:bCs/>
                <w:lang w:eastAsia="zh-CN"/>
              </w:rPr>
              <w:t>can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apply</w:t>
            </w:r>
            <w:r>
              <w:rPr>
                <w:rFonts w:ascii="Arial" w:hAnsi="Arial" w:cs="Arial"/>
                <w:bCs/>
                <w:lang w:eastAsia="zh-CN"/>
              </w:rPr>
              <w:t xml:space="preserve"> to outside active time.</w:t>
            </w:r>
          </w:p>
        </w:tc>
      </w:tr>
    </w:tbl>
    <w:p w14:paraId="25C32861" w14:textId="28C7C371" w:rsidR="00882D3B" w:rsidRDefault="006478AC">
      <w:pPr>
        <w:spacing w:before="120"/>
      </w:pPr>
      <w:r>
        <w:t>According to Alt 1, as</w:t>
      </w:r>
      <w:r w:rsidR="00FE4CBB">
        <w:t xml:space="preserve"> </w:t>
      </w:r>
      <w:r w:rsidR="00D65CF2">
        <w:t>DCI format 2_6</w:t>
      </w:r>
      <w:r>
        <w:t xml:space="preserve"> </w:t>
      </w:r>
      <w:r w:rsidR="00FE4CBB">
        <w:t xml:space="preserve">is transmitted in Type3 CSS, </w:t>
      </w:r>
      <w:r>
        <w:t xml:space="preserve">the </w:t>
      </w:r>
      <w:r w:rsidR="002E6E8A">
        <w:t xml:space="preserve">UE will not monitor </w:t>
      </w:r>
      <w:r w:rsidR="00D65CF2">
        <w:t>DCI format 2_6</w:t>
      </w:r>
      <w:r w:rsidR="00C61170">
        <w:t xml:space="preserve"> </w:t>
      </w:r>
      <w:r w:rsidR="00600928">
        <w:t>during the skip duration</w:t>
      </w:r>
      <w:r>
        <w:t xml:space="preserve">. </w:t>
      </w:r>
      <w:r w:rsidR="00305568">
        <w:t xml:space="preserve">However, RAN1 has already agreed that DCP </w:t>
      </w:r>
      <w:r w:rsidR="005B5069">
        <w:t>monitoring is not affected by PDCCH skipping</w:t>
      </w:r>
      <w:r w:rsidR="006E20BA">
        <w:t xml:space="preserve"> and, </w:t>
      </w:r>
      <w:r w:rsidR="00EE2F24">
        <w:t>hence</w:t>
      </w:r>
      <w:r w:rsidR="006E20BA">
        <w:t xml:space="preserve">, </w:t>
      </w:r>
      <w:r w:rsidR="00B12E9D">
        <w:t xml:space="preserve">it should be </w:t>
      </w:r>
      <w:r w:rsidR="00EE2F24">
        <w:t>regarded</w:t>
      </w:r>
      <w:r w:rsidR="005C30DB">
        <w:t xml:space="preserve"> as an exception for </w:t>
      </w:r>
      <w:r w:rsidR="00F701E9">
        <w:t xml:space="preserve">skipping </w:t>
      </w:r>
      <w:r w:rsidR="005C30DB">
        <w:t>Type3 CSS monitoring.</w:t>
      </w:r>
      <w:r w:rsidR="00DA3ADC">
        <w:t xml:space="preserve"> </w:t>
      </w:r>
      <w:r w:rsidR="00EB065C">
        <w:t>Regarding how to except</w:t>
      </w:r>
      <w:r w:rsidR="00617F81">
        <w:t xml:space="preserve"> DCP monitoring from PDCCH skipping, the following </w:t>
      </w:r>
      <w:r w:rsidR="00CC7B0E">
        <w:t>proposal</w:t>
      </w:r>
      <w:r w:rsidR="00617F81">
        <w:t xml:space="preserve"> has been captured in </w:t>
      </w:r>
      <w:r w:rsidR="00CC7B0E">
        <w:t>FL’s summary in RAN1 #108-e: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6B5140A8" w14:textId="77777777" w:rsidTr="00B7712F">
        <w:tc>
          <w:tcPr>
            <w:tcW w:w="9962" w:type="dxa"/>
          </w:tcPr>
          <w:p w14:paraId="413AFB3D" w14:textId="77777777" w:rsidR="00FE17BF" w:rsidRDefault="00FE17BF" w:rsidP="00D64718">
            <w:pPr>
              <w:shd w:val="clear" w:color="auto" w:fill="FFFFFF"/>
              <w:spacing w:before="60" w:after="0" w:line="240" w:lineRule="atLeast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DengXian"/>
                <w:color w:val="000000"/>
                <w:shd w:val="clear" w:color="auto" w:fill="FFFF00"/>
                <w:lang w:eastAsia="zh-CN" w:bidi="ar"/>
              </w:rPr>
              <w:t>Proposal 7-3a (v1):</w:t>
            </w:r>
          </w:p>
          <w:p w14:paraId="0EC53CBD" w14:textId="77777777" w:rsidR="00FE17BF" w:rsidRPr="00B7712F" w:rsidRDefault="00FE17BF" w:rsidP="00B7712F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The PDCCH skipping applies only in active time</w:t>
            </w:r>
          </w:p>
          <w:p w14:paraId="3FB7CF84" w14:textId="77777777" w:rsidR="00FE17BF" w:rsidRPr="00B7712F" w:rsidRDefault="00FE17BF" w:rsidP="00B7712F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Down-select from the following options:</w:t>
            </w:r>
          </w:p>
          <w:p w14:paraId="09A0BEEB" w14:textId="77777777" w:rsidR="00FE17BF" w:rsidRPr="00B7712F" w:rsidRDefault="00FE17BF" w:rsidP="00B7712F">
            <w:pPr>
              <w:pStyle w:val="ListParagraph"/>
              <w:numPr>
                <w:ilvl w:val="1"/>
                <w:numId w:val="53"/>
              </w:num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Option 1a: the PDCCH skipping duration is considered irrespective the slot(s) are in active time or not,</w:t>
            </w:r>
          </w:p>
          <w:p w14:paraId="76C8E72E" w14:textId="77777777" w:rsidR="00FE17BF" w:rsidRPr="00B7712F" w:rsidRDefault="00FE17BF" w:rsidP="00B7712F">
            <w:pPr>
              <w:pStyle w:val="ListParagraph"/>
              <w:numPr>
                <w:ilvl w:val="1"/>
                <w:numId w:val="53"/>
              </w:numPr>
              <w:shd w:val="clear" w:color="auto" w:fill="FFFFFF"/>
              <w:spacing w:before="0" w:after="12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Option 1b: PDCCH skipping is terminated when UE enters outside active time</w:t>
            </w:r>
          </w:p>
        </w:tc>
      </w:tr>
    </w:tbl>
    <w:p w14:paraId="28CBE58F" w14:textId="6CDD7071" w:rsidR="00CC7B0E" w:rsidRDefault="001C6722">
      <w:pPr>
        <w:spacing w:before="120"/>
      </w:pPr>
      <w:r>
        <w:t xml:space="preserve">Since </w:t>
      </w:r>
      <w:r w:rsidR="000C2612">
        <w:t>Rel-16 DCP monitoring and Rel-17 PDCCH skipping are independent power saving features, any interaction between them would be avoided to simplify the joint operation. Hence, between the two options</w:t>
      </w:r>
      <w:r w:rsidR="00687B76">
        <w:t>, Option 1a is p</w:t>
      </w:r>
      <w:r w:rsidR="00C52F74">
        <w:t>referred.</w:t>
      </w:r>
    </w:p>
    <w:p w14:paraId="37E554E2" w14:textId="770ED038" w:rsidR="00C633EE" w:rsidRDefault="00C52F74" w:rsidP="00D64718">
      <w:pPr>
        <w:pStyle w:val="Caption"/>
      </w:pPr>
      <w:bookmarkStart w:id="5" w:name="P_4"/>
      <w:r>
        <w:t xml:space="preserve">Proposal </w:t>
      </w:r>
      <w:r w:rsidR="00C331B9">
        <w:fldChar w:fldCharType="begin"/>
      </w:r>
      <w:r w:rsidR="00C331B9">
        <w:instrText xml:space="preserve"> SEQ Proposal \* ARABIC </w:instrText>
      </w:r>
      <w:r w:rsidR="00C331B9">
        <w:fldChar w:fldCharType="separate"/>
      </w:r>
      <w:r w:rsidR="0088565E">
        <w:rPr>
          <w:noProof/>
        </w:rPr>
        <w:t>4</w:t>
      </w:r>
      <w:r w:rsidR="00C331B9">
        <w:rPr>
          <w:noProof/>
        </w:rPr>
        <w:fldChar w:fldCharType="end"/>
      </w:r>
      <w:r>
        <w:t xml:space="preserve">: PDCCH skipping duration is </w:t>
      </w:r>
      <w:r w:rsidR="00963AA8">
        <w:t xml:space="preserve">counted </w:t>
      </w:r>
      <w:r w:rsidR="00885C64">
        <w:t xml:space="preserve">irrespective </w:t>
      </w:r>
      <w:r w:rsidR="004F7970">
        <w:t xml:space="preserve">of whether </w:t>
      </w:r>
      <w:r w:rsidR="00FD3C5A">
        <w:t>the slots are in DRX Active Time or not.</w:t>
      </w:r>
    </w:p>
    <w:bookmarkEnd w:id="5"/>
    <w:p w14:paraId="11A498E2" w14:textId="3F85A559" w:rsidR="0090768E" w:rsidRDefault="005426B0" w:rsidP="00B24FB9">
      <w:pPr>
        <w:rPr>
          <w:shd w:val="pct15" w:color="auto" w:fill="FFFFFF"/>
        </w:rPr>
      </w:pPr>
      <w:r>
        <w:t>W</w:t>
      </w:r>
      <w:r w:rsidR="006D480D">
        <w:t xml:space="preserve">ith Alt </w:t>
      </w:r>
      <w:r>
        <w:t>2</w:t>
      </w:r>
      <w:r w:rsidR="006D480D">
        <w:t xml:space="preserve">, </w:t>
      </w:r>
      <w:r w:rsidR="000D1C75">
        <w:t xml:space="preserve">the PDCCH skipping behavior can be </w:t>
      </w:r>
      <w:r w:rsidR="007A6DAA">
        <w:t xml:space="preserve">associated </w:t>
      </w:r>
      <w:r w:rsidR="00C71169">
        <w:t xml:space="preserve">with </w:t>
      </w:r>
      <w:r w:rsidR="007A6DAA">
        <w:t xml:space="preserve">certain types of PDCCH candidates, regardless of which SS set the PDCCH candidates </w:t>
      </w:r>
      <w:r w:rsidR="00351BB3">
        <w:t>would be</w:t>
      </w:r>
      <w:r w:rsidR="007A6DAA">
        <w:t xml:space="preserve"> transmitted</w:t>
      </w:r>
      <w:r w:rsidR="00C71169">
        <w:t xml:space="preserve"> in</w:t>
      </w:r>
      <w:r w:rsidR="007A6DAA">
        <w:t xml:space="preserve">. </w:t>
      </w:r>
      <w:r w:rsidR="005D68AC">
        <w:t>Unlike</w:t>
      </w:r>
      <w:r w:rsidR="00295D97">
        <w:t xml:space="preserve"> </w:t>
      </w:r>
      <w:r w:rsidR="00C30439">
        <w:t>Alt 1, t</w:t>
      </w:r>
      <w:r w:rsidR="00680A06">
        <w:t xml:space="preserve">his may </w:t>
      </w:r>
      <w:r w:rsidR="005D68AC">
        <w:t xml:space="preserve">help avoid all the hassles </w:t>
      </w:r>
      <w:r w:rsidR="00C71169">
        <w:t>of defining exceptional UE behaviors</w:t>
      </w:r>
      <w:r w:rsidR="00445811">
        <w:t xml:space="preserve"> </w:t>
      </w:r>
      <w:r w:rsidR="00AB1243">
        <w:t xml:space="preserve">separately </w:t>
      </w:r>
      <w:r w:rsidR="00445811">
        <w:t>for each type of SS sets</w:t>
      </w:r>
      <w:r w:rsidR="00C30439">
        <w:t>.</w:t>
      </w:r>
      <w:r w:rsidR="00923264">
        <w:t xml:space="preserve"> For example, according to Alt 2, UE </w:t>
      </w:r>
      <w:r w:rsidR="00DE5042">
        <w:t xml:space="preserve">may </w:t>
      </w:r>
      <w:r w:rsidR="00845BB5">
        <w:t xml:space="preserve">only </w:t>
      </w:r>
      <w:r w:rsidR="00923264">
        <w:t xml:space="preserve">skip monitoring </w:t>
      </w:r>
      <w:r w:rsidR="00DE5042">
        <w:t>unicast PDCCH</w:t>
      </w:r>
      <w:r w:rsidR="00422B5D">
        <w:t>s</w:t>
      </w:r>
      <w:r w:rsidR="00DE5042">
        <w:t xml:space="preserve"> </w:t>
      </w:r>
      <w:r w:rsidR="00422B5D">
        <w:t>(</w:t>
      </w:r>
      <w:r w:rsidR="00DE5042">
        <w:t>C-RNTI, MCS-C-RNTI, or CS-RNTI</w:t>
      </w:r>
      <w:r w:rsidR="00422B5D">
        <w:t>)</w:t>
      </w:r>
      <w:r w:rsidR="00DE5042">
        <w:t xml:space="preserve"> in any SS sets</w:t>
      </w:r>
      <w:r w:rsidR="00422B5D">
        <w:t xml:space="preserve">, and </w:t>
      </w:r>
      <w:r w:rsidR="00126EDC">
        <w:t xml:space="preserve">no exceptional behavior is needed depending on </w:t>
      </w:r>
      <w:r w:rsidR="00E3568B">
        <w:t>the</w:t>
      </w:r>
      <w:r w:rsidR="007318A3">
        <w:t xml:space="preserve"> type of SS sets </w:t>
      </w:r>
      <w:r w:rsidR="00687D4C">
        <w:t>(</w:t>
      </w:r>
      <w:r w:rsidR="00807199">
        <w:t xml:space="preserve">CSS or USS) </w:t>
      </w:r>
      <w:r w:rsidR="00E3568B">
        <w:t xml:space="preserve">that </w:t>
      </w:r>
      <w:r w:rsidR="007318A3">
        <w:t xml:space="preserve">the PDCCHs </w:t>
      </w:r>
      <w:r w:rsidR="00807199">
        <w:t>would be</w:t>
      </w:r>
      <w:r w:rsidR="007318A3">
        <w:t xml:space="preserve"> transmitted in. Furthermore,</w:t>
      </w:r>
      <w:r w:rsidR="00A83D12">
        <w:t xml:space="preserve"> with Alt 2, monitoring of DC</w:t>
      </w:r>
      <w:r w:rsidR="009659BC">
        <w:t>P</w:t>
      </w:r>
      <w:r w:rsidR="0009681F">
        <w:t xml:space="preserve"> (</w:t>
      </w:r>
      <w:r w:rsidR="00A83D12">
        <w:t>PS-RNTI</w:t>
      </w:r>
      <w:r w:rsidR="0009681F">
        <w:t>)</w:t>
      </w:r>
      <w:r w:rsidR="00A83D12">
        <w:t xml:space="preserve"> can be excluded </w:t>
      </w:r>
      <w:r w:rsidR="00946ED6">
        <w:t xml:space="preserve">from PDCCH skipping, which </w:t>
      </w:r>
      <w:r w:rsidR="00560DF6">
        <w:t xml:space="preserve">implements the </w:t>
      </w:r>
      <w:r w:rsidR="00F23D03">
        <w:t>agreement that DCP monitoring is not affected by PDCCH skipping.</w:t>
      </w:r>
      <w:r w:rsidR="0009681F">
        <w:t xml:space="preserve"> If we come to the question about </w:t>
      </w:r>
      <w:r w:rsidR="001F4EDF">
        <w:t>which</w:t>
      </w:r>
      <w:r w:rsidR="0009681F">
        <w:t xml:space="preserve"> RNTIs should be impacted by PDCCH skipping</w:t>
      </w:r>
      <w:r w:rsidR="00927CEC">
        <w:t xml:space="preserve"> according to Alt 2</w:t>
      </w:r>
      <w:r w:rsidR="0009681F">
        <w:t>, we can refer to the existing standard (TS 38.321)</w:t>
      </w:r>
      <w:r w:rsidR="0008753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2B57" w:rsidRPr="00D56A89" w14:paraId="13D3B865" w14:textId="77777777" w:rsidTr="00E275A6">
        <w:tc>
          <w:tcPr>
            <w:tcW w:w="9962" w:type="dxa"/>
          </w:tcPr>
          <w:p w14:paraId="1BB72D6D" w14:textId="77777777" w:rsidR="000B70B2" w:rsidRPr="000B70B2" w:rsidRDefault="000B70B2" w:rsidP="004E6385">
            <w:pPr>
              <w:pStyle w:val="Heading2"/>
              <w:numPr>
                <w:ilvl w:val="0"/>
                <w:numId w:val="0"/>
              </w:numPr>
              <w:spacing w:before="60" w:after="120"/>
              <w:ind w:left="576" w:hanging="576"/>
              <w:outlineLvl w:val="1"/>
              <w:rPr>
                <w:rFonts w:cs="Arial"/>
                <w:color w:val="000000"/>
                <w:szCs w:val="32"/>
                <w:lang w:eastAsia="ko-KR"/>
              </w:rPr>
            </w:pPr>
            <w:bookmarkStart w:id="6" w:name="_Toc60791771"/>
            <w:r w:rsidRPr="000B70B2">
              <w:rPr>
                <w:rFonts w:cs="Arial"/>
                <w:color w:val="000000"/>
                <w:szCs w:val="32"/>
              </w:rPr>
              <w:t>5.7        Discontinuous Reception (DRX)</w:t>
            </w:r>
            <w:bookmarkEnd w:id="6"/>
          </w:p>
          <w:p w14:paraId="2A40D262" w14:textId="01BD47F7" w:rsidR="000B70B2" w:rsidRPr="0082708C" w:rsidRDefault="000B70B2" w:rsidP="004E6385">
            <w:pPr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The MAC entity may be configured by RRC with a </w:t>
            </w:r>
            <w:r w:rsidRPr="0082708C">
              <w:rPr>
                <w:color w:val="000000"/>
                <w:highlight w:val="yellow"/>
                <w:lang w:val="en-GB"/>
              </w:rPr>
              <w:t>DRX functionality that controls the UE's PDCCH monitoring activity for the MAC entity's C-RNTI, CI-RNTI, CS-RNTI, INT-RNTI, SFI-RNTI, SP-CSI-RNTI, TPC-PUCCH-RNTI, TPC-PUSCH-RNTI, TPC-SRS-RNTI, and AI-RNTI</w:t>
            </w:r>
            <w:r>
              <w:rPr>
                <w:color w:val="000000"/>
                <w:lang w:val="en-GB"/>
              </w:rPr>
              <w:t>. </w:t>
            </w:r>
            <w:r w:rsidR="0082708C">
              <w:rPr>
                <w:color w:val="000000"/>
                <w:lang w:val="en-GB"/>
              </w:rPr>
              <w:t>…</w:t>
            </w:r>
          </w:p>
        </w:tc>
      </w:tr>
    </w:tbl>
    <w:p w14:paraId="7A69279E" w14:textId="6CF134F0" w:rsidR="006D7312" w:rsidRDefault="00905A5D" w:rsidP="00905A5D">
      <w:pPr>
        <w:pStyle w:val="Caption"/>
      </w:pPr>
      <w:bookmarkStart w:id="7" w:name="_Ref95318603"/>
      <w:bookmarkStart w:id="8" w:name="P_5"/>
      <w:r>
        <w:t xml:space="preserve">Proposal </w:t>
      </w:r>
      <w:fldSimple w:instr=" SEQ Proposal \* ARABIC ">
        <w:r w:rsidR="0088565E">
          <w:rPr>
            <w:noProof/>
          </w:rPr>
          <w:t>5</w:t>
        </w:r>
      </w:fldSimple>
      <w:bookmarkEnd w:id="7"/>
      <w:r>
        <w:t xml:space="preserve">: During an indicated PDCCH skip duration, </w:t>
      </w:r>
      <w:r w:rsidR="00CA66FF">
        <w:t xml:space="preserve">PDCCH </w:t>
      </w:r>
      <w:r w:rsidR="001C7378">
        <w:t xml:space="preserve">monitoring activity </w:t>
      </w:r>
      <w:r w:rsidR="00524CA3">
        <w:t xml:space="preserve">only </w:t>
      </w:r>
      <w:r w:rsidR="00CA66FF">
        <w:t xml:space="preserve">for DCI formats with CRC scrambled by </w:t>
      </w:r>
      <w:r w:rsidR="00751183">
        <w:t>C-RNTI, MCS-C-RNTI, CS-RNTI</w:t>
      </w:r>
      <w:r w:rsidR="00F5770D">
        <w:t>,</w:t>
      </w:r>
      <w:r w:rsidR="00125D66">
        <w:t xml:space="preserve"> CI-RNTI, INT-RNTI, SFI-RNTI, SP-CSI-RNTI, TPC</w:t>
      </w:r>
      <w:r w:rsidR="00D36540">
        <w:t>-PUCCH-RNTI, TPC-PUSCH-RNTI, TPC-SRS-RNTI</w:t>
      </w:r>
      <w:r w:rsidR="009719FC">
        <w:t>, or AI-RNTI</w:t>
      </w:r>
      <w:r w:rsidR="00F5770D">
        <w:t xml:space="preserve"> in any CSS and USS</w:t>
      </w:r>
      <w:r w:rsidR="001C7378">
        <w:t xml:space="preserve"> is impacted</w:t>
      </w:r>
      <w:r w:rsidR="00751183">
        <w:t>.</w:t>
      </w:r>
    </w:p>
    <w:p w14:paraId="2313DCE9" w14:textId="77777777" w:rsidR="008C2021" w:rsidRPr="008C2021" w:rsidRDefault="008C2021" w:rsidP="008C2021"/>
    <w:p w14:paraId="1AC2C012" w14:textId="145FB556" w:rsidR="00FA3B31" w:rsidRDefault="00FA3B31" w:rsidP="00FA3B31">
      <w:pPr>
        <w:pStyle w:val="Heading2"/>
      </w:pPr>
      <w:bookmarkStart w:id="9" w:name="_Ref92310009"/>
      <w:bookmarkEnd w:id="8"/>
      <w:r>
        <w:t>Application delay and HARQ handling</w:t>
      </w:r>
      <w:bookmarkEnd w:id="9"/>
    </w:p>
    <w:p w14:paraId="5CBBFFBF" w14:textId="57DB8BBF" w:rsidR="00812037" w:rsidRDefault="00812037" w:rsidP="0082267F">
      <w:r>
        <w:t>In RAN1 #10</w:t>
      </w:r>
      <w:r w:rsidR="006536FA">
        <w:t>8</w:t>
      </w:r>
      <w:r>
        <w:t xml:space="preserve">-e, the following </w:t>
      </w:r>
      <w:r w:rsidR="00300CB2">
        <w:t>has been agreed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2A2253" w14:paraId="4F2F7A9B" w14:textId="77777777" w:rsidTr="001C5EE9">
        <w:trPr>
          <w:trHeight w:val="43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A0F" w14:textId="77777777" w:rsidR="001C5EE9" w:rsidRPr="005E0A6E" w:rsidRDefault="001C5EE9" w:rsidP="00D64718">
            <w:pPr>
              <w:spacing w:before="60" w:after="0" w:line="240" w:lineRule="auto"/>
              <w:rPr>
                <w:highlight w:val="green"/>
              </w:rPr>
            </w:pPr>
            <w:r w:rsidRPr="005E0A6E">
              <w:rPr>
                <w:highlight w:val="green"/>
                <w:lang w:bidi="ar"/>
              </w:rPr>
              <w:t>Agreement</w:t>
            </w:r>
          </w:p>
          <w:p w14:paraId="6DE80EBC" w14:textId="77777777" w:rsidR="001C5EE9" w:rsidRDefault="001C5EE9" w:rsidP="00D64718">
            <w:pPr>
              <w:numPr>
                <w:ilvl w:val="0"/>
                <w:numId w:val="48"/>
              </w:numPr>
              <w:spacing w:before="0" w:after="0" w:line="240" w:lineRule="auto"/>
            </w:pPr>
            <w:r>
              <w:rPr>
                <w:rFonts w:hint="eastAsia"/>
                <w:lang w:bidi="ar"/>
              </w:rPr>
              <w:t xml:space="preserve">Upon detecting a scheduling DCI format 1-1/1-2/0-1/0-2 indicating PDCCH skipping (i.e., </w:t>
            </w:r>
            <w:proofErr w:type="spellStart"/>
            <w:r>
              <w:rPr>
                <w:rFonts w:hint="eastAsia"/>
                <w:lang w:bidi="ar"/>
              </w:rPr>
              <w:t>Beh</w:t>
            </w:r>
            <w:proofErr w:type="spellEnd"/>
            <w:r>
              <w:rPr>
                <w:rFonts w:hint="eastAsia"/>
                <w:lang w:bidi="ar"/>
              </w:rPr>
              <w:t xml:space="preserve"> 1A), select one of the following schemes </w:t>
            </w:r>
          </w:p>
          <w:p w14:paraId="7A8A219A" w14:textId="77777777" w:rsidR="001C5EE9" w:rsidRDefault="001C5EE9" w:rsidP="00D64718">
            <w:pPr>
              <w:numPr>
                <w:ilvl w:val="1"/>
                <w:numId w:val="48"/>
              </w:numPr>
              <w:spacing w:before="0" w:after="0" w:line="240" w:lineRule="auto"/>
            </w:pPr>
            <w:r>
              <w:rPr>
                <w:rFonts w:hint="eastAsia"/>
                <w:b/>
                <w:lang w:bidi="ar"/>
              </w:rPr>
              <w:lastRenderedPageBreak/>
              <w:t xml:space="preserve">Alt 1a: </w:t>
            </w:r>
            <w:r>
              <w:rPr>
                <w:rFonts w:hint="eastAsia"/>
                <w:lang w:bidi="ar"/>
              </w:rPr>
              <w:t xml:space="preserve">the UE applies </w:t>
            </w:r>
            <w:proofErr w:type="spellStart"/>
            <w:r>
              <w:rPr>
                <w:rFonts w:hint="eastAsia"/>
                <w:lang w:bidi="ar"/>
              </w:rPr>
              <w:t>Beh</w:t>
            </w:r>
            <w:proofErr w:type="spellEnd"/>
            <w:r>
              <w:rPr>
                <w:rFonts w:hint="eastAsia"/>
                <w:lang w:bidi="ar"/>
              </w:rPr>
              <w:t xml:space="preserve"> 1A on an active BWP of the serving cell at the first slot after the last OFDM symbol of the PDCCH reception</w:t>
            </w:r>
            <w:r>
              <w:rPr>
                <w:rFonts w:hint="eastAsia"/>
                <w:color w:val="FF0000"/>
                <w:lang w:bidi="ar"/>
              </w:rPr>
              <w:t xml:space="preserve"> </w:t>
            </w:r>
          </w:p>
          <w:p w14:paraId="203812F3" w14:textId="77777777" w:rsidR="001C5EE9" w:rsidRPr="00E60282" w:rsidRDefault="001C5EE9" w:rsidP="00D64718">
            <w:pPr>
              <w:numPr>
                <w:ilvl w:val="2"/>
                <w:numId w:val="48"/>
              </w:numPr>
              <w:spacing w:before="0" w:after="0" w:line="240" w:lineRule="auto"/>
            </w:pPr>
            <w:r>
              <w:rPr>
                <w:rFonts w:hint="eastAsia"/>
                <w:lang w:bidi="ar"/>
              </w:rPr>
              <w:t>FFS: a minimum applicable scheduling offset is configured in the BWP</w:t>
            </w:r>
          </w:p>
          <w:p w14:paraId="1080FF39" w14:textId="6251DB91" w:rsidR="00812037" w:rsidRPr="00CC7E11" w:rsidRDefault="001C5EE9" w:rsidP="00D64718">
            <w:pPr>
              <w:numPr>
                <w:ilvl w:val="2"/>
                <w:numId w:val="48"/>
              </w:numPr>
              <w:rPr>
                <w:rFonts w:eastAsia="DengXian"/>
                <w:b/>
                <w:shd w:val="pct15" w:color="auto" w:fill="FFFFFF"/>
                <w:lang w:eastAsia="zh-CN"/>
              </w:rPr>
            </w:pPr>
            <w:r>
              <w:rPr>
                <w:rFonts w:hint="eastAsia"/>
                <w:lang w:eastAsia="zh-CN" w:bidi="ar"/>
              </w:rPr>
              <w:t>F</w:t>
            </w:r>
            <w:r>
              <w:rPr>
                <w:lang w:eastAsia="zh-CN" w:bidi="ar"/>
              </w:rPr>
              <w:t>FS: whether the UE will monitor PDCCH when DRX Retransmission timer is running</w:t>
            </w:r>
          </w:p>
        </w:tc>
      </w:tr>
    </w:tbl>
    <w:p w14:paraId="56084750" w14:textId="6123681B" w:rsidR="00191A3F" w:rsidRDefault="00F13D06" w:rsidP="00B24FB9">
      <w:pPr>
        <w:spacing w:before="120"/>
      </w:pPr>
      <w:r>
        <w:lastRenderedPageBreak/>
        <w:t>As captured in the agreement, handling any potential retransmission</w:t>
      </w:r>
      <w:r w:rsidR="00EA373D">
        <w:t>s</w:t>
      </w:r>
      <w:r>
        <w:t xml:space="preserve"> </w:t>
      </w:r>
      <w:r w:rsidR="004B31F3">
        <w:t xml:space="preserve">during the skip duration still needs further discussion. </w:t>
      </w:r>
      <w:r w:rsidR="003A621F">
        <w:t xml:space="preserve">The </w:t>
      </w:r>
      <w:r w:rsidR="00F36C15">
        <w:t xml:space="preserve">potential </w:t>
      </w:r>
      <w:r w:rsidR="003A621F">
        <w:t>retransmission</w:t>
      </w:r>
      <w:r w:rsidR="00EA373D">
        <w:t>s</w:t>
      </w:r>
      <w:r w:rsidR="003A621F">
        <w:t xml:space="preserve"> </w:t>
      </w:r>
      <w:r w:rsidR="00EC78DE">
        <w:t>can either be</w:t>
      </w:r>
      <w:r w:rsidR="003A621F">
        <w:t xml:space="preserve"> for </w:t>
      </w:r>
      <w:r w:rsidR="00EA373D">
        <w:t xml:space="preserve">any </w:t>
      </w:r>
      <w:r w:rsidR="00B01492">
        <w:t>PDSCH/PUSCH whose grant</w:t>
      </w:r>
      <w:r w:rsidR="00EA373D">
        <w:t>s</w:t>
      </w:r>
      <w:r w:rsidR="00B01492">
        <w:t xml:space="preserve"> ha</w:t>
      </w:r>
      <w:r w:rsidR="00EA373D">
        <w:t>ve</w:t>
      </w:r>
      <w:r w:rsidR="00B01492">
        <w:t xml:space="preserve"> been received before </w:t>
      </w:r>
      <w:r w:rsidR="00825FDA">
        <w:t xml:space="preserve">starting the skip duration, or </w:t>
      </w:r>
      <w:r w:rsidR="00832B3E">
        <w:t xml:space="preserve">for </w:t>
      </w:r>
      <w:r w:rsidR="00EA373D">
        <w:t xml:space="preserve">any </w:t>
      </w:r>
      <w:r w:rsidR="00832B3E">
        <w:t>SPS PDSCH/CG PUSCH received/transmitted during the skip duration.</w:t>
      </w:r>
      <w:r w:rsidR="001C0A95">
        <w:t xml:space="preserve"> </w:t>
      </w:r>
      <w:r w:rsidR="00A15406">
        <w:t>Based on the previous agreement, the skip duration can be configured as long as 100 m</w:t>
      </w:r>
      <w:r w:rsidR="00097318">
        <w:t>illiseconds</w:t>
      </w:r>
      <w:r w:rsidR="00A15406">
        <w:t>.</w:t>
      </w:r>
      <w:r w:rsidR="00DC4E28">
        <w:t xml:space="preserve"> Thus, if </w:t>
      </w:r>
      <w:r w:rsidR="00031B85">
        <w:t>the UE cannot receive retransmission grant</w:t>
      </w:r>
      <w:r w:rsidR="00FF0B34">
        <w:t>s</w:t>
      </w:r>
      <w:r w:rsidR="00031B85">
        <w:t xml:space="preserve"> during the skip duration,</w:t>
      </w:r>
      <w:r w:rsidR="00D11400">
        <w:t xml:space="preserve"> </w:t>
      </w:r>
      <w:r w:rsidR="003D272F">
        <w:t xml:space="preserve">it may result in a significant latency </w:t>
      </w:r>
      <w:r w:rsidR="00571667">
        <w:t xml:space="preserve">performance </w:t>
      </w:r>
      <w:r w:rsidR="005E432C">
        <w:t>loss</w:t>
      </w:r>
      <w:r w:rsidR="003D272F">
        <w:t>.</w:t>
      </w:r>
    </w:p>
    <w:p w14:paraId="60F70FE3" w14:textId="1551C657" w:rsidR="0082267F" w:rsidRDefault="00F4422F" w:rsidP="00B24FB9">
      <w:r>
        <w:t xml:space="preserve">As a simple </w:t>
      </w:r>
      <w:r w:rsidR="004D7885">
        <w:t>solution</w:t>
      </w:r>
      <w:r w:rsidR="004C0456">
        <w:t xml:space="preserve">, discontinuous PDCCH monitoring by </w:t>
      </w:r>
      <w:proofErr w:type="gramStart"/>
      <w:r w:rsidR="00EC2C7C">
        <w:t>RTT</w:t>
      </w:r>
      <w:proofErr w:type="gramEnd"/>
      <w:r w:rsidR="00EC2C7C">
        <w:t xml:space="preserve"> and Retransmission timers may be allowed during the skip duration.</w:t>
      </w:r>
      <w:r w:rsidR="00C47D1F" w:rsidDel="00BB51B7">
        <w:t xml:space="preserve"> </w:t>
      </w:r>
      <w:r w:rsidR="0082267F">
        <w:t xml:space="preserve">Note that, during the discussion </w:t>
      </w:r>
      <w:r w:rsidR="007462D0">
        <w:t xml:space="preserve">of Rel-17 UE power saving WI scope, it was commonly understood that </w:t>
      </w:r>
      <w:r w:rsidR="00476639">
        <w:t xml:space="preserve">DRX, which is the legacy PDCCH monitoring adaptation, </w:t>
      </w:r>
      <w:r w:rsidR="0013786B">
        <w:t xml:space="preserve">should be </w:t>
      </w:r>
      <w:r w:rsidR="001845D1">
        <w:t>the baseline</w:t>
      </w:r>
      <w:r w:rsidR="00C26C53">
        <w:t>. A</w:t>
      </w:r>
      <w:r w:rsidR="0013786B">
        <w:t xml:space="preserve">ny </w:t>
      </w:r>
      <w:r w:rsidR="00C26C53">
        <w:t>Rel-17</w:t>
      </w:r>
      <w:r w:rsidR="0013786B">
        <w:t xml:space="preserve"> connected mode power saving schemes should </w:t>
      </w:r>
      <w:r w:rsidR="002F07A4">
        <w:t>not be regarded as an alternative of</w:t>
      </w:r>
      <w:r w:rsidR="006262DD">
        <w:t xml:space="preserve"> the</w:t>
      </w:r>
      <w:r w:rsidR="002F07A4">
        <w:t xml:space="preserve"> </w:t>
      </w:r>
      <w:proofErr w:type="gramStart"/>
      <w:r w:rsidR="002F07A4">
        <w:t>DRX, but</w:t>
      </w:r>
      <w:proofErr w:type="gramEnd"/>
      <w:r w:rsidR="002F07A4">
        <w:t xml:space="preserve"> </w:t>
      </w:r>
      <w:r w:rsidR="006262DD">
        <w:t>should provide additional gain on top of the DRX</w:t>
      </w:r>
      <w:r w:rsidR="0059481A">
        <w:t>.</w:t>
      </w:r>
      <w:r w:rsidR="0016246D">
        <w:t xml:space="preserve"> Since </w:t>
      </w:r>
      <w:r w:rsidR="00B2395E">
        <w:t xml:space="preserve">the DRX configuration is prerequisite, </w:t>
      </w:r>
      <w:r w:rsidR="002E2350">
        <w:t xml:space="preserve">the RTT and Retransmission timers are </w:t>
      </w:r>
      <w:r w:rsidR="004E5045">
        <w:t xml:space="preserve">always </w:t>
      </w:r>
      <w:r w:rsidR="002E2350">
        <w:t>available as parts of the DRX configuration. Thus, for HARQ handling during the skip duration, the RTT and Retransmission timers of the DRX can be reused, without introducing</w:t>
      </w:r>
      <w:r w:rsidR="003B7E02">
        <w:t xml:space="preserve"> </w:t>
      </w:r>
      <w:r w:rsidR="002E2350">
        <w:t xml:space="preserve">separate </w:t>
      </w:r>
      <w:r w:rsidR="003B7E02">
        <w:t xml:space="preserve">timer </w:t>
      </w:r>
      <w:r w:rsidR="002E2350">
        <w:t>entities</w:t>
      </w:r>
      <w:r w:rsidR="003B7E02">
        <w:t xml:space="preserve"> just for PDCCH skipping</w:t>
      </w:r>
      <w:r w:rsidR="002E2350">
        <w:t>.</w:t>
      </w:r>
      <w:r w:rsidR="0070222D">
        <w:t xml:space="preserve"> </w:t>
      </w:r>
    </w:p>
    <w:p w14:paraId="23AFB6B3" w14:textId="1077CF45" w:rsidR="00527AE5" w:rsidRDefault="00527AE5" w:rsidP="004A2DE8">
      <w:pPr>
        <w:pStyle w:val="Caption"/>
        <w:spacing w:before="0" w:after="0"/>
        <w:rPr>
          <w:rFonts w:eastAsia="DengXian"/>
          <w:lang w:eastAsia="zh-CN"/>
        </w:rPr>
      </w:pPr>
      <w:bookmarkStart w:id="10" w:name="P_6"/>
      <w:r>
        <w:t xml:space="preserve">Proposal </w:t>
      </w:r>
      <w:r w:rsidR="00C331B9">
        <w:fldChar w:fldCharType="begin"/>
      </w:r>
      <w:r w:rsidR="00C331B9">
        <w:instrText xml:space="preserve"> SEQ Proposal \* ARABIC </w:instrText>
      </w:r>
      <w:r w:rsidR="00C331B9">
        <w:fldChar w:fldCharType="separate"/>
      </w:r>
      <w:r w:rsidR="0088565E">
        <w:rPr>
          <w:noProof/>
        </w:rPr>
        <w:t>6</w:t>
      </w:r>
      <w:r w:rsidR="00C331B9">
        <w:rPr>
          <w:noProof/>
        </w:rPr>
        <w:fldChar w:fldCharType="end"/>
      </w:r>
      <w:r>
        <w:t>:</w:t>
      </w:r>
      <w:r w:rsidR="004A2DE8">
        <w:t xml:space="preserve"> </w:t>
      </w:r>
      <w:r w:rsidRPr="00B24FB9">
        <w:rPr>
          <w:rFonts w:eastAsia="DengXian"/>
          <w:lang w:eastAsia="zh-CN"/>
        </w:rPr>
        <w:t xml:space="preserve">During </w:t>
      </w:r>
      <w:r w:rsidR="004A2DE8">
        <w:rPr>
          <w:rFonts w:eastAsia="DengXian"/>
          <w:lang w:eastAsia="zh-CN"/>
        </w:rPr>
        <w:t xml:space="preserve">a </w:t>
      </w:r>
      <w:r w:rsidRPr="00B24FB9">
        <w:rPr>
          <w:rFonts w:eastAsia="DengXian"/>
          <w:lang w:eastAsia="zh-CN"/>
        </w:rPr>
        <w:t xml:space="preserve">PDCCH skip duration, </w:t>
      </w:r>
      <w:r w:rsidR="004A2DE8">
        <w:rPr>
          <w:rFonts w:eastAsia="DengXian"/>
          <w:lang w:eastAsia="zh-CN"/>
        </w:rPr>
        <w:t>t</w:t>
      </w:r>
      <w:r w:rsidRPr="00B24FB9">
        <w:rPr>
          <w:rFonts w:eastAsia="DengXian"/>
          <w:lang w:eastAsia="zh-CN"/>
        </w:rPr>
        <w:t xml:space="preserve">he UE </w:t>
      </w:r>
      <w:r w:rsidR="00B84A94">
        <w:rPr>
          <w:rFonts w:eastAsia="DengXian"/>
          <w:lang w:eastAsia="zh-CN"/>
        </w:rPr>
        <w:t xml:space="preserve">will discontinuously monitor </w:t>
      </w:r>
      <w:r w:rsidRPr="00B24FB9">
        <w:rPr>
          <w:rFonts w:eastAsia="DengXian"/>
          <w:lang w:eastAsia="zh-CN"/>
        </w:rPr>
        <w:t xml:space="preserve">PDCCH </w:t>
      </w:r>
      <w:r w:rsidR="00B84A94">
        <w:rPr>
          <w:rFonts w:eastAsia="DengXian"/>
          <w:lang w:eastAsia="zh-CN"/>
        </w:rPr>
        <w:t>according to</w:t>
      </w:r>
      <w:r w:rsidRPr="00B24FB9">
        <w:rPr>
          <w:rFonts w:eastAsia="DengXian"/>
          <w:lang w:eastAsia="zh-CN"/>
        </w:rPr>
        <w:t xml:space="preserve"> </w:t>
      </w:r>
      <w:proofErr w:type="spellStart"/>
      <w:r w:rsidR="005D5C1E" w:rsidRPr="00D64718">
        <w:rPr>
          <w:rFonts w:eastAsia="DengXian"/>
          <w:i/>
          <w:iCs/>
          <w:lang w:eastAsia="zh-CN"/>
        </w:rPr>
        <w:t>drx</w:t>
      </w:r>
      <w:proofErr w:type="spellEnd"/>
      <w:r w:rsidR="005D5C1E" w:rsidRPr="00D64718">
        <w:rPr>
          <w:rFonts w:eastAsia="DengXian"/>
          <w:i/>
          <w:iCs/>
          <w:lang w:eastAsia="zh-CN"/>
        </w:rPr>
        <w:t>-HARQ-RTT-</w:t>
      </w:r>
      <w:proofErr w:type="spellStart"/>
      <w:r w:rsidR="005D5C1E" w:rsidRPr="00D64718">
        <w:rPr>
          <w:rFonts w:eastAsia="DengXian"/>
          <w:i/>
          <w:iCs/>
          <w:lang w:eastAsia="zh-CN"/>
        </w:rPr>
        <w:t>TimerDL</w:t>
      </w:r>
      <w:proofErr w:type="spellEnd"/>
      <w:r w:rsidR="005D5C1E" w:rsidRPr="00D64718">
        <w:rPr>
          <w:rFonts w:eastAsia="DengXian"/>
          <w:i/>
          <w:iCs/>
          <w:lang w:eastAsia="zh-CN"/>
        </w:rPr>
        <w:t>/UL</w:t>
      </w:r>
      <w:r w:rsidR="005D5C1E">
        <w:rPr>
          <w:rFonts w:eastAsia="DengXian"/>
          <w:lang w:eastAsia="zh-CN"/>
        </w:rPr>
        <w:t xml:space="preserve"> and </w:t>
      </w:r>
      <w:proofErr w:type="spellStart"/>
      <w:r w:rsidRPr="00B24FB9">
        <w:rPr>
          <w:rFonts w:eastAsia="DengXian"/>
          <w:i/>
          <w:iCs/>
          <w:lang w:eastAsia="zh-CN"/>
        </w:rPr>
        <w:t>drx-RetransmissionTimerDL</w:t>
      </w:r>
      <w:proofErr w:type="spellEnd"/>
      <w:r w:rsidRPr="00B24FB9">
        <w:rPr>
          <w:rFonts w:eastAsia="DengXian"/>
          <w:i/>
          <w:iCs/>
          <w:lang w:eastAsia="zh-CN"/>
        </w:rPr>
        <w:t>/UL</w:t>
      </w:r>
      <w:r w:rsidR="005D5C1E">
        <w:rPr>
          <w:rFonts w:eastAsia="DengXian"/>
          <w:lang w:eastAsia="zh-CN"/>
        </w:rPr>
        <w:t>.</w:t>
      </w:r>
    </w:p>
    <w:bookmarkEnd w:id="10"/>
    <w:p w14:paraId="46BCC885" w14:textId="77777777" w:rsidR="00B24FB9" w:rsidRPr="00D64718" w:rsidRDefault="00B24FB9" w:rsidP="00D64718">
      <w:pPr>
        <w:rPr>
          <w:lang w:eastAsia="zh-CN"/>
        </w:rPr>
      </w:pPr>
    </w:p>
    <w:p w14:paraId="3A84A802" w14:textId="5FCDD2CC" w:rsidR="00F40F7A" w:rsidRPr="00D56A89" w:rsidRDefault="00374C61" w:rsidP="00EE3B1E">
      <w:pPr>
        <w:pStyle w:val="Heading1"/>
        <w:rPr>
          <w:lang w:val="en-US"/>
        </w:rPr>
      </w:pPr>
      <w:r w:rsidRPr="00D56A89">
        <w:rPr>
          <w:lang w:val="en-US"/>
        </w:rPr>
        <w:t>Conclusions</w:t>
      </w:r>
    </w:p>
    <w:p w14:paraId="259526B0" w14:textId="77777777" w:rsidR="0088565E" w:rsidRDefault="00B24FB9" w:rsidP="00D64718">
      <w:pPr>
        <w:pStyle w:val="Caption"/>
      </w:pPr>
      <w:r>
        <w:fldChar w:fldCharType="begin"/>
      </w:r>
      <w:r>
        <w:instrText xml:space="preserve"> REF P_1 \h </w:instrText>
      </w:r>
      <w:r>
        <w:fldChar w:fldCharType="separate"/>
      </w:r>
      <w:r w:rsidR="0088565E">
        <w:t xml:space="preserve">Proposal </w:t>
      </w:r>
      <w:r w:rsidR="0088565E">
        <w:rPr>
          <w:noProof/>
        </w:rPr>
        <w:t>1</w:t>
      </w:r>
      <w:r w:rsidR="0088565E">
        <w:t>: If a UE transmits a positive SR or a BSR during a PDCCH skip duration, the UE cancels PDCCH skipping.</w:t>
      </w:r>
    </w:p>
    <w:p w14:paraId="7F428F8B" w14:textId="77777777" w:rsidR="0088565E" w:rsidRDefault="00B24FB9" w:rsidP="00D64718">
      <w:pPr>
        <w:pStyle w:val="Caption"/>
      </w:pPr>
      <w:r>
        <w:fldChar w:fldCharType="end"/>
      </w:r>
      <w:r>
        <w:fldChar w:fldCharType="begin"/>
      </w:r>
      <w:r>
        <w:instrText xml:space="preserve"> REF P_2 \h </w:instrText>
      </w:r>
      <w:r>
        <w:fldChar w:fldCharType="separate"/>
      </w:r>
      <w:r w:rsidR="0088565E">
        <w:t xml:space="preserve">Proposal </w:t>
      </w:r>
      <w:r w:rsidR="0088565E">
        <w:rPr>
          <w:noProof/>
        </w:rPr>
        <w:t>2</w:t>
      </w:r>
      <w:r w:rsidR="0088565E">
        <w:t>: If a UE transmits a RA preamble for a CFRA or CBRA procedure during a PDCCH skip duration, the UE cancels PDCCH skipping.</w:t>
      </w:r>
    </w:p>
    <w:p w14:paraId="426A1DB8" w14:textId="77777777" w:rsidR="0088565E" w:rsidRDefault="00B24FB9" w:rsidP="00D64718">
      <w:pPr>
        <w:pStyle w:val="Caption"/>
      </w:pPr>
      <w:r>
        <w:fldChar w:fldCharType="end"/>
      </w:r>
      <w:r w:rsidR="00A86B55">
        <w:fldChar w:fldCharType="begin"/>
      </w:r>
      <w:r w:rsidR="00A86B55">
        <w:instrText xml:space="preserve"> REF P_3 \h </w:instrText>
      </w:r>
      <w:r w:rsidR="00A86B55">
        <w:fldChar w:fldCharType="separate"/>
      </w:r>
      <w:r w:rsidR="0088565E">
        <w:t xml:space="preserve">Proposal </w:t>
      </w:r>
      <w:r w:rsidR="0088565E">
        <w:rPr>
          <w:noProof/>
        </w:rPr>
        <w:t>3</w:t>
      </w:r>
      <w:r w:rsidR="0088565E">
        <w:t>: During an indicated PDCCH skip duration, a UE does not monitor any PDCCH candidates for DCI formats with CRC scrambled by C-RNTI, MCS-C-RNTI, or CS-RNTI, in any CSS and USS.</w:t>
      </w:r>
    </w:p>
    <w:p w14:paraId="0D6A338C" w14:textId="77777777" w:rsidR="0088565E" w:rsidRDefault="00A86B55" w:rsidP="00D64718">
      <w:pPr>
        <w:pStyle w:val="Caption"/>
      </w:pPr>
      <w:r>
        <w:fldChar w:fldCharType="end"/>
      </w:r>
      <w:r w:rsidR="00B24FB9">
        <w:fldChar w:fldCharType="begin"/>
      </w:r>
      <w:r w:rsidR="00B24FB9">
        <w:instrText xml:space="preserve"> REF P_4 \h </w:instrText>
      </w:r>
      <w:r w:rsidR="00B24FB9">
        <w:fldChar w:fldCharType="separate"/>
      </w:r>
      <w:r w:rsidR="0088565E">
        <w:t xml:space="preserve">Proposal </w:t>
      </w:r>
      <w:r w:rsidR="0088565E">
        <w:rPr>
          <w:noProof/>
        </w:rPr>
        <w:t>4</w:t>
      </w:r>
      <w:r w:rsidR="0088565E">
        <w:t>: PDCCH skipping duration is counted irrespective of whether the slots are in DRX Active Time or not.</w:t>
      </w:r>
    </w:p>
    <w:p w14:paraId="28D58BBE" w14:textId="77777777" w:rsidR="0088565E" w:rsidRDefault="00B24FB9" w:rsidP="00905A5D">
      <w:pPr>
        <w:pStyle w:val="Caption"/>
      </w:pPr>
      <w:r>
        <w:fldChar w:fldCharType="end"/>
      </w:r>
      <w:r>
        <w:fldChar w:fldCharType="begin"/>
      </w:r>
      <w:r>
        <w:instrText xml:space="preserve"> REF P_5 \h </w:instrText>
      </w:r>
      <w:r>
        <w:fldChar w:fldCharType="separate"/>
      </w:r>
      <w:r w:rsidR="0088565E">
        <w:t xml:space="preserve">Proposal </w:t>
      </w:r>
      <w:r w:rsidR="0088565E">
        <w:rPr>
          <w:noProof/>
        </w:rPr>
        <w:t>5</w:t>
      </w:r>
      <w:r w:rsidR="0088565E">
        <w:t>: During an indicated PDCCH skip duration, PDCCH monitoring activity only for DCI formats with CRC scrambled by C-RNTI, MCS-C-RNTI, CS-RNTI, CI-RNTI, INT-RNTI, SFI-RNTI, SP-CSI-RNTI, TPC-PUCCH-RNTI, TPC-PUSCH-RNTI, TPC-SRS-RNTI, or AI-RNTI in any CSS and USS is impacted.</w:t>
      </w:r>
    </w:p>
    <w:p w14:paraId="235EBB9C" w14:textId="77777777" w:rsidR="0088565E" w:rsidRPr="008C2021" w:rsidRDefault="0088565E" w:rsidP="008C2021"/>
    <w:p w14:paraId="00D4EB65" w14:textId="77777777" w:rsidR="0088565E" w:rsidRDefault="00B24FB9" w:rsidP="004A2DE8">
      <w:pPr>
        <w:pStyle w:val="Caption"/>
        <w:spacing w:before="0" w:after="0"/>
        <w:rPr>
          <w:rFonts w:eastAsia="DengXian"/>
          <w:lang w:eastAsia="zh-CN"/>
        </w:rPr>
      </w:pPr>
      <w:r>
        <w:fldChar w:fldCharType="end"/>
      </w:r>
      <w:r w:rsidR="00A86B55">
        <w:fldChar w:fldCharType="begin"/>
      </w:r>
      <w:r w:rsidR="00A86B55">
        <w:instrText xml:space="preserve"> REF P_6 \h </w:instrText>
      </w:r>
      <w:r w:rsidR="00A86B55">
        <w:fldChar w:fldCharType="separate"/>
      </w:r>
      <w:r w:rsidR="0088565E">
        <w:t xml:space="preserve">Proposal </w:t>
      </w:r>
      <w:r w:rsidR="0088565E">
        <w:rPr>
          <w:noProof/>
        </w:rPr>
        <w:t>6</w:t>
      </w:r>
      <w:r w:rsidR="0088565E">
        <w:t xml:space="preserve">: </w:t>
      </w:r>
      <w:r w:rsidR="0088565E" w:rsidRPr="00B24FB9">
        <w:rPr>
          <w:rFonts w:eastAsia="DengXian"/>
          <w:lang w:eastAsia="zh-CN"/>
        </w:rPr>
        <w:t xml:space="preserve">During </w:t>
      </w:r>
      <w:r w:rsidR="0088565E">
        <w:rPr>
          <w:rFonts w:eastAsia="DengXian"/>
          <w:lang w:eastAsia="zh-CN"/>
        </w:rPr>
        <w:t xml:space="preserve">a </w:t>
      </w:r>
      <w:r w:rsidR="0088565E" w:rsidRPr="00B24FB9">
        <w:rPr>
          <w:rFonts w:eastAsia="DengXian"/>
          <w:lang w:eastAsia="zh-CN"/>
        </w:rPr>
        <w:t xml:space="preserve">PDCCH skip duration, </w:t>
      </w:r>
      <w:r w:rsidR="0088565E">
        <w:rPr>
          <w:rFonts w:eastAsia="DengXian"/>
          <w:lang w:eastAsia="zh-CN"/>
        </w:rPr>
        <w:t>t</w:t>
      </w:r>
      <w:r w:rsidR="0088565E" w:rsidRPr="00B24FB9">
        <w:rPr>
          <w:rFonts w:eastAsia="DengXian"/>
          <w:lang w:eastAsia="zh-CN"/>
        </w:rPr>
        <w:t xml:space="preserve">he UE </w:t>
      </w:r>
      <w:r w:rsidR="0088565E">
        <w:rPr>
          <w:rFonts w:eastAsia="DengXian"/>
          <w:lang w:eastAsia="zh-CN"/>
        </w:rPr>
        <w:t xml:space="preserve">will discontinuously monitor </w:t>
      </w:r>
      <w:r w:rsidR="0088565E" w:rsidRPr="00B24FB9">
        <w:rPr>
          <w:rFonts w:eastAsia="DengXian"/>
          <w:lang w:eastAsia="zh-CN"/>
        </w:rPr>
        <w:t xml:space="preserve">PDCCH </w:t>
      </w:r>
      <w:r w:rsidR="0088565E">
        <w:rPr>
          <w:rFonts w:eastAsia="DengXian"/>
          <w:lang w:eastAsia="zh-CN"/>
        </w:rPr>
        <w:t>according to</w:t>
      </w:r>
      <w:r w:rsidR="0088565E" w:rsidRPr="00B24FB9">
        <w:rPr>
          <w:rFonts w:eastAsia="DengXian"/>
          <w:lang w:eastAsia="zh-CN"/>
        </w:rPr>
        <w:t xml:space="preserve"> </w:t>
      </w:r>
      <w:proofErr w:type="spellStart"/>
      <w:r w:rsidR="0088565E" w:rsidRPr="00D64718">
        <w:rPr>
          <w:rFonts w:eastAsia="DengXian"/>
          <w:i/>
          <w:iCs/>
          <w:lang w:eastAsia="zh-CN"/>
        </w:rPr>
        <w:t>drx</w:t>
      </w:r>
      <w:proofErr w:type="spellEnd"/>
      <w:r w:rsidR="0088565E" w:rsidRPr="00D64718">
        <w:rPr>
          <w:rFonts w:eastAsia="DengXian"/>
          <w:i/>
          <w:iCs/>
          <w:lang w:eastAsia="zh-CN"/>
        </w:rPr>
        <w:t>-HARQ-RTT-</w:t>
      </w:r>
      <w:proofErr w:type="spellStart"/>
      <w:r w:rsidR="0088565E" w:rsidRPr="00D64718">
        <w:rPr>
          <w:rFonts w:eastAsia="DengXian"/>
          <w:i/>
          <w:iCs/>
          <w:lang w:eastAsia="zh-CN"/>
        </w:rPr>
        <w:t>TimerDL</w:t>
      </w:r>
      <w:proofErr w:type="spellEnd"/>
      <w:r w:rsidR="0088565E" w:rsidRPr="00D64718">
        <w:rPr>
          <w:rFonts w:eastAsia="DengXian"/>
          <w:i/>
          <w:iCs/>
          <w:lang w:eastAsia="zh-CN"/>
        </w:rPr>
        <w:t>/UL</w:t>
      </w:r>
      <w:r w:rsidR="0088565E">
        <w:rPr>
          <w:rFonts w:eastAsia="DengXian"/>
          <w:lang w:eastAsia="zh-CN"/>
        </w:rPr>
        <w:t xml:space="preserve"> and </w:t>
      </w:r>
      <w:proofErr w:type="spellStart"/>
      <w:r w:rsidR="0088565E" w:rsidRPr="00B24FB9">
        <w:rPr>
          <w:rFonts w:eastAsia="DengXian"/>
          <w:i/>
          <w:iCs/>
          <w:lang w:eastAsia="zh-CN"/>
        </w:rPr>
        <w:t>drx-RetransmissionTimerDL</w:t>
      </w:r>
      <w:proofErr w:type="spellEnd"/>
      <w:r w:rsidR="0088565E" w:rsidRPr="00B24FB9">
        <w:rPr>
          <w:rFonts w:eastAsia="DengXian"/>
          <w:i/>
          <w:iCs/>
          <w:lang w:eastAsia="zh-CN"/>
        </w:rPr>
        <w:t>/UL</w:t>
      </w:r>
      <w:r w:rsidR="0088565E">
        <w:rPr>
          <w:rFonts w:eastAsia="DengXian"/>
          <w:lang w:eastAsia="zh-CN"/>
        </w:rPr>
        <w:t>.</w:t>
      </w:r>
    </w:p>
    <w:p w14:paraId="1978ED0C" w14:textId="1BFC26D5" w:rsidR="00300BF2" w:rsidRPr="00D56A89" w:rsidRDefault="00A86B55" w:rsidP="00505BAA">
      <w:r>
        <w:rPr>
          <w:b/>
          <w:bCs/>
        </w:rPr>
        <w:fldChar w:fldCharType="end"/>
      </w:r>
    </w:p>
    <w:p w14:paraId="7662BBF9" w14:textId="77777777" w:rsidR="002E4881" w:rsidRPr="00D56A89" w:rsidRDefault="002E4881" w:rsidP="00C1077F">
      <w:pPr>
        <w:pStyle w:val="Heading1"/>
        <w:rPr>
          <w:lang w:val="en-US"/>
        </w:rPr>
      </w:pPr>
      <w:r w:rsidRPr="00D56A89">
        <w:rPr>
          <w:lang w:val="en-US"/>
        </w:rPr>
        <w:t>References</w:t>
      </w:r>
    </w:p>
    <w:p w14:paraId="2DBCAE83" w14:textId="27BDE685" w:rsidR="00D14C6A" w:rsidRPr="00D64718" w:rsidRDefault="00D14C6A" w:rsidP="00E20EC9">
      <w:pPr>
        <w:pStyle w:val="ListParagraph"/>
        <w:numPr>
          <w:ilvl w:val="0"/>
          <w:numId w:val="2"/>
        </w:numPr>
      </w:pPr>
      <w:bookmarkStart w:id="11" w:name="_Ref95316711"/>
      <w:r>
        <w:rPr>
          <w:rFonts w:eastAsia="SimSun"/>
          <w:szCs w:val="20"/>
        </w:rPr>
        <w:t>R2-2201960, “LS on PDCCH Skipping in RRC_CONNECTED”, RAN2 #116b</w:t>
      </w:r>
      <w:r w:rsidR="00B229DA">
        <w:rPr>
          <w:rFonts w:eastAsia="SimSun"/>
          <w:szCs w:val="20"/>
        </w:rPr>
        <w:t>is</w:t>
      </w:r>
      <w:r>
        <w:rPr>
          <w:rFonts w:eastAsia="SimSun"/>
          <w:szCs w:val="20"/>
        </w:rPr>
        <w:t>-e</w:t>
      </w:r>
      <w:r w:rsidR="000A6032">
        <w:rPr>
          <w:rFonts w:eastAsia="SimSun"/>
          <w:szCs w:val="20"/>
        </w:rPr>
        <w:t>.</w:t>
      </w:r>
      <w:bookmarkEnd w:id="11"/>
    </w:p>
    <w:p w14:paraId="4D3A219D" w14:textId="0740D6C4" w:rsidR="00723853" w:rsidRDefault="000A2DDF" w:rsidP="00E20EC9">
      <w:pPr>
        <w:pStyle w:val="ListParagraph"/>
        <w:numPr>
          <w:ilvl w:val="0"/>
          <w:numId w:val="2"/>
        </w:numPr>
      </w:pPr>
      <w:bookmarkStart w:id="12" w:name="_Ref101372288"/>
      <w:r>
        <w:t>R1-2202905, “LS reply on PDCCH skipping</w:t>
      </w:r>
      <w:r w:rsidR="00B229DA">
        <w:t>”, RAN1 #108-e.</w:t>
      </w:r>
      <w:bookmarkEnd w:id="12"/>
    </w:p>
    <w:p w14:paraId="5D7BDCE4" w14:textId="36FCFCB1" w:rsidR="00456FF8" w:rsidRPr="00D56A89" w:rsidRDefault="00456FF8" w:rsidP="000E30F6">
      <w:pPr>
        <w:pStyle w:val="ListParagraph"/>
        <w:numPr>
          <w:ilvl w:val="0"/>
          <w:numId w:val="2"/>
        </w:numPr>
      </w:pPr>
      <w:bookmarkStart w:id="13" w:name="_Ref83812334"/>
      <w:bookmarkStart w:id="14" w:name="_Ref534216161"/>
      <w:r w:rsidRPr="00D56A89">
        <w:rPr>
          <w:rFonts w:eastAsia="SimSun"/>
          <w:szCs w:val="20"/>
        </w:rPr>
        <w:t>R1-</w:t>
      </w:r>
      <w:r>
        <w:rPr>
          <w:rFonts w:eastAsia="SimSun"/>
          <w:szCs w:val="20"/>
        </w:rPr>
        <w:t>2112936</w:t>
      </w:r>
      <w:r w:rsidRPr="00D56A89">
        <w:rPr>
          <w:rFonts w:eastAsia="SimSun"/>
          <w:szCs w:val="20"/>
        </w:rPr>
        <w:t>, “</w:t>
      </w:r>
      <w:r>
        <w:rPr>
          <w:rFonts w:eastAsia="SimSun"/>
          <w:szCs w:val="20"/>
        </w:rPr>
        <w:t>Introduction of UE power savings enhancement in NR</w:t>
      </w:r>
      <w:r w:rsidRPr="00D56A89">
        <w:rPr>
          <w:rFonts w:eastAsia="SimSun"/>
          <w:szCs w:val="20"/>
        </w:rPr>
        <w:t>”, RAN1 #10</w:t>
      </w:r>
      <w:r>
        <w:rPr>
          <w:rFonts w:eastAsia="SimSun"/>
          <w:szCs w:val="20"/>
        </w:rPr>
        <w:t>7-e</w:t>
      </w:r>
      <w:r w:rsidRPr="00D56A89">
        <w:rPr>
          <w:rFonts w:eastAsia="SimSun"/>
          <w:szCs w:val="20"/>
        </w:rPr>
        <w:t xml:space="preserve">, </w:t>
      </w:r>
      <w:r>
        <w:rPr>
          <w:rFonts w:eastAsia="SimSun"/>
          <w:szCs w:val="20"/>
        </w:rPr>
        <w:t>Samsung</w:t>
      </w:r>
      <w:bookmarkEnd w:id="13"/>
      <w:r>
        <w:rPr>
          <w:rFonts w:eastAsia="SimSun"/>
          <w:szCs w:val="20"/>
        </w:rPr>
        <w:t>.</w:t>
      </w:r>
      <w:bookmarkStart w:id="15" w:name="_Ref101448802"/>
      <w:bookmarkEnd w:id="14"/>
      <w:bookmarkEnd w:id="15"/>
    </w:p>
    <w:sectPr w:rsidR="00456FF8" w:rsidRPr="00D56A89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9A32" w14:textId="77777777" w:rsidR="00C331B9" w:rsidRDefault="00C331B9">
      <w:r>
        <w:separator/>
      </w:r>
    </w:p>
  </w:endnote>
  <w:endnote w:type="continuationSeparator" w:id="0">
    <w:p w14:paraId="09DEC441" w14:textId="77777777" w:rsidR="00C331B9" w:rsidRDefault="00C331B9">
      <w:r>
        <w:continuationSeparator/>
      </w:r>
    </w:p>
  </w:endnote>
  <w:endnote w:type="continuationNotice" w:id="1">
    <w:p w14:paraId="3C53B59A" w14:textId="77777777" w:rsidR="00C331B9" w:rsidRDefault="00C331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B1BA" w14:textId="77777777" w:rsidR="00C331B9" w:rsidRDefault="00C331B9">
      <w:r>
        <w:separator/>
      </w:r>
    </w:p>
  </w:footnote>
  <w:footnote w:type="continuationSeparator" w:id="0">
    <w:p w14:paraId="4A16521E" w14:textId="77777777" w:rsidR="00C331B9" w:rsidRDefault="00C331B9">
      <w:r>
        <w:continuationSeparator/>
      </w:r>
    </w:p>
  </w:footnote>
  <w:footnote w:type="continuationNotice" w:id="1">
    <w:p w14:paraId="5731E2DB" w14:textId="77777777" w:rsidR="00C331B9" w:rsidRDefault="00C331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B1F471"/>
    <w:multiLevelType w:val="multilevel"/>
    <w:tmpl w:val="9FB1F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912E11"/>
    <w:multiLevelType w:val="hybridMultilevel"/>
    <w:tmpl w:val="D77C6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201A5"/>
    <w:multiLevelType w:val="hybridMultilevel"/>
    <w:tmpl w:val="A1B899B2"/>
    <w:lvl w:ilvl="0" w:tplc="C7745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EF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6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00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B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6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5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6F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6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AD7F91"/>
    <w:multiLevelType w:val="multilevel"/>
    <w:tmpl w:val="10AD7F91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B46D5B"/>
    <w:multiLevelType w:val="hybridMultilevel"/>
    <w:tmpl w:val="15D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155A0"/>
    <w:multiLevelType w:val="hybridMultilevel"/>
    <w:tmpl w:val="58982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B38674C"/>
    <w:multiLevelType w:val="hybridMultilevel"/>
    <w:tmpl w:val="20FC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E55B20"/>
    <w:multiLevelType w:val="hybridMultilevel"/>
    <w:tmpl w:val="AC303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F16CF3"/>
    <w:multiLevelType w:val="hybridMultilevel"/>
    <w:tmpl w:val="F158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35DCA"/>
    <w:multiLevelType w:val="hybridMultilevel"/>
    <w:tmpl w:val="ABB6D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A6234"/>
    <w:multiLevelType w:val="hybridMultilevel"/>
    <w:tmpl w:val="794CE0D6"/>
    <w:lvl w:ilvl="0" w:tplc="4F7235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9D5DA7"/>
    <w:multiLevelType w:val="hybridMultilevel"/>
    <w:tmpl w:val="F5C4EC22"/>
    <w:lvl w:ilvl="0" w:tplc="6F64BDAC">
      <w:start w:val="23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D966B8A"/>
    <w:multiLevelType w:val="hybridMultilevel"/>
    <w:tmpl w:val="9252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6F00BA"/>
    <w:multiLevelType w:val="hybridMultilevel"/>
    <w:tmpl w:val="0A780880"/>
    <w:lvl w:ilvl="0" w:tplc="6AF49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C80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0F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2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4B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58AA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9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5AC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F48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974200B"/>
    <w:multiLevelType w:val="hybridMultilevel"/>
    <w:tmpl w:val="108C4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5F16D6"/>
    <w:multiLevelType w:val="hybridMultilevel"/>
    <w:tmpl w:val="9D52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57575"/>
    <w:multiLevelType w:val="hybridMultilevel"/>
    <w:tmpl w:val="8FF4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1394810"/>
    <w:multiLevelType w:val="hybridMultilevel"/>
    <w:tmpl w:val="BC70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22746"/>
    <w:multiLevelType w:val="hybridMultilevel"/>
    <w:tmpl w:val="9FF6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A40708"/>
    <w:multiLevelType w:val="hybridMultilevel"/>
    <w:tmpl w:val="441E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544BB6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0630CB6"/>
    <w:multiLevelType w:val="hybridMultilevel"/>
    <w:tmpl w:val="8710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472744"/>
    <w:multiLevelType w:val="hybridMultilevel"/>
    <w:tmpl w:val="C40A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90B604A"/>
    <w:multiLevelType w:val="hybridMultilevel"/>
    <w:tmpl w:val="0802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A83E4">
      <w:numFmt w:val="bullet"/>
      <w:lvlText w:val="-"/>
      <w:lvlJc w:val="left"/>
      <w:pPr>
        <w:ind w:left="1455" w:hanging="375"/>
      </w:pPr>
      <w:rPr>
        <w:rFonts w:ascii="Arial" w:eastAsia="SimSun" w:hAnsi="Arial" w:cs="Aria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9B1401"/>
    <w:multiLevelType w:val="hybridMultilevel"/>
    <w:tmpl w:val="33D02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B7B7EAC"/>
    <w:multiLevelType w:val="hybridMultilevel"/>
    <w:tmpl w:val="9B5A3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8A0AC4"/>
    <w:multiLevelType w:val="hybridMultilevel"/>
    <w:tmpl w:val="97E8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F290EE4"/>
    <w:multiLevelType w:val="hybridMultilevel"/>
    <w:tmpl w:val="E924A8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4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23"/>
  </w:num>
  <w:num w:numId="5">
    <w:abstractNumId w:val="42"/>
  </w:num>
  <w:num w:numId="6">
    <w:abstractNumId w:val="44"/>
  </w:num>
  <w:num w:numId="7">
    <w:abstractNumId w:val="45"/>
  </w:num>
  <w:num w:numId="8">
    <w:abstractNumId w:val="37"/>
  </w:num>
  <w:num w:numId="9">
    <w:abstractNumId w:val="52"/>
  </w:num>
  <w:num w:numId="10">
    <w:abstractNumId w:val="11"/>
  </w:num>
  <w:num w:numId="11">
    <w:abstractNumId w:val="34"/>
  </w:num>
  <w:num w:numId="12">
    <w:abstractNumId w:val="5"/>
  </w:num>
  <w:num w:numId="13">
    <w:abstractNumId w:val="24"/>
  </w:num>
  <w:num w:numId="14">
    <w:abstractNumId w:val="35"/>
  </w:num>
  <w:num w:numId="15">
    <w:abstractNumId w:val="43"/>
  </w:num>
  <w:num w:numId="16">
    <w:abstractNumId w:val="38"/>
  </w:num>
  <w:num w:numId="17">
    <w:abstractNumId w:val="46"/>
  </w:num>
  <w:num w:numId="18">
    <w:abstractNumId w:val="28"/>
  </w:num>
  <w:num w:numId="19">
    <w:abstractNumId w:val="26"/>
  </w:num>
  <w:num w:numId="20">
    <w:abstractNumId w:val="18"/>
  </w:num>
  <w:num w:numId="21">
    <w:abstractNumId w:val="32"/>
  </w:num>
  <w:num w:numId="22">
    <w:abstractNumId w:val="50"/>
  </w:num>
  <w:num w:numId="23">
    <w:abstractNumId w:val="21"/>
  </w:num>
  <w:num w:numId="24">
    <w:abstractNumId w:val="49"/>
  </w:num>
  <w:num w:numId="25">
    <w:abstractNumId w:val="25"/>
  </w:num>
  <w:num w:numId="26">
    <w:abstractNumId w:val="54"/>
  </w:num>
  <w:num w:numId="27">
    <w:abstractNumId w:val="30"/>
  </w:num>
  <w:num w:numId="28">
    <w:abstractNumId w:val="29"/>
  </w:num>
  <w:num w:numId="29">
    <w:abstractNumId w:val="40"/>
  </w:num>
  <w:num w:numId="30">
    <w:abstractNumId w:val="22"/>
  </w:num>
  <w:num w:numId="31">
    <w:abstractNumId w:val="16"/>
  </w:num>
  <w:num w:numId="32">
    <w:abstractNumId w:val="16"/>
  </w:num>
  <w:num w:numId="33">
    <w:abstractNumId w:val="9"/>
  </w:num>
  <w:num w:numId="34">
    <w:abstractNumId w:val="53"/>
  </w:num>
  <w:num w:numId="35">
    <w:abstractNumId w:val="7"/>
  </w:num>
  <w:num w:numId="36">
    <w:abstractNumId w:val="27"/>
  </w:num>
  <w:num w:numId="37">
    <w:abstractNumId w:val="14"/>
  </w:num>
  <w:num w:numId="38">
    <w:abstractNumId w:val="31"/>
  </w:num>
  <w:num w:numId="39">
    <w:abstractNumId w:val="39"/>
  </w:num>
  <w:num w:numId="40">
    <w:abstractNumId w:val="47"/>
  </w:num>
  <w:num w:numId="41">
    <w:abstractNumId w:val="10"/>
  </w:num>
  <w:num w:numId="42">
    <w:abstractNumId w:val="6"/>
  </w:num>
  <w:num w:numId="43">
    <w:abstractNumId w:val="33"/>
  </w:num>
  <w:num w:numId="44">
    <w:abstractNumId w:val="41"/>
  </w:num>
  <w:num w:numId="45">
    <w:abstractNumId w:val="51"/>
  </w:num>
  <w:num w:numId="46">
    <w:abstractNumId w:val="13"/>
  </w:num>
  <w:num w:numId="47">
    <w:abstractNumId w:val="15"/>
  </w:num>
  <w:num w:numId="48">
    <w:abstractNumId w:val="20"/>
  </w:num>
  <w:num w:numId="49">
    <w:abstractNumId w:val="3"/>
  </w:num>
  <w:num w:numId="50">
    <w:abstractNumId w:val="19"/>
  </w:num>
  <w:num w:numId="51">
    <w:abstractNumId w:val="0"/>
  </w:num>
  <w:num w:numId="52">
    <w:abstractNumId w:val="8"/>
  </w:num>
  <w:num w:numId="53">
    <w:abstractNumId w:val="48"/>
  </w:num>
  <w:num w:numId="54">
    <w:abstractNumId w:val="12"/>
  </w:num>
  <w:num w:numId="55">
    <w:abstractNumId w:val="36"/>
  </w:num>
  <w:num w:numId="56">
    <w:abstractNumId w:val="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F3"/>
    <w:rsid w:val="00006780"/>
    <w:rsid w:val="0000680D"/>
    <w:rsid w:val="00006C7A"/>
    <w:rsid w:val="00007495"/>
    <w:rsid w:val="0000773C"/>
    <w:rsid w:val="0000792C"/>
    <w:rsid w:val="00007A88"/>
    <w:rsid w:val="00007B4B"/>
    <w:rsid w:val="00007D2E"/>
    <w:rsid w:val="00010061"/>
    <w:rsid w:val="000101EF"/>
    <w:rsid w:val="00010462"/>
    <w:rsid w:val="00010774"/>
    <w:rsid w:val="000109F1"/>
    <w:rsid w:val="00010A5C"/>
    <w:rsid w:val="00010C31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E1"/>
    <w:rsid w:val="00012BEB"/>
    <w:rsid w:val="00012D57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309"/>
    <w:rsid w:val="0001746A"/>
    <w:rsid w:val="00017928"/>
    <w:rsid w:val="00017D6F"/>
    <w:rsid w:val="00017DAB"/>
    <w:rsid w:val="0002002A"/>
    <w:rsid w:val="000201BF"/>
    <w:rsid w:val="000201C1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8C4"/>
    <w:rsid w:val="00023998"/>
    <w:rsid w:val="00023BB0"/>
    <w:rsid w:val="00023C29"/>
    <w:rsid w:val="00023C71"/>
    <w:rsid w:val="00023E59"/>
    <w:rsid w:val="000240FD"/>
    <w:rsid w:val="00024472"/>
    <w:rsid w:val="0002462D"/>
    <w:rsid w:val="00024794"/>
    <w:rsid w:val="000248C9"/>
    <w:rsid w:val="000248E2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A9"/>
    <w:rsid w:val="00034562"/>
    <w:rsid w:val="00034882"/>
    <w:rsid w:val="000349B7"/>
    <w:rsid w:val="00034A5F"/>
    <w:rsid w:val="00034A9C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419"/>
    <w:rsid w:val="000365A2"/>
    <w:rsid w:val="0003698E"/>
    <w:rsid w:val="0003699E"/>
    <w:rsid w:val="000369BF"/>
    <w:rsid w:val="00036C45"/>
    <w:rsid w:val="00036FA7"/>
    <w:rsid w:val="000370B4"/>
    <w:rsid w:val="0003723F"/>
    <w:rsid w:val="000377E3"/>
    <w:rsid w:val="00037A21"/>
    <w:rsid w:val="00037A61"/>
    <w:rsid w:val="00037C2D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A15"/>
    <w:rsid w:val="00045A54"/>
    <w:rsid w:val="0004608E"/>
    <w:rsid w:val="000464FE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CA5"/>
    <w:rsid w:val="00047DE6"/>
    <w:rsid w:val="00047E39"/>
    <w:rsid w:val="00050112"/>
    <w:rsid w:val="00050171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41E"/>
    <w:rsid w:val="000525B8"/>
    <w:rsid w:val="000525FD"/>
    <w:rsid w:val="0005291A"/>
    <w:rsid w:val="00052AE3"/>
    <w:rsid w:val="00052C4B"/>
    <w:rsid w:val="00052CD1"/>
    <w:rsid w:val="00052F39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705"/>
    <w:rsid w:val="00055815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44E"/>
    <w:rsid w:val="00060586"/>
    <w:rsid w:val="0006090A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837"/>
    <w:rsid w:val="000639E0"/>
    <w:rsid w:val="00063A96"/>
    <w:rsid w:val="00063F57"/>
    <w:rsid w:val="000643BD"/>
    <w:rsid w:val="000644E4"/>
    <w:rsid w:val="000646C9"/>
    <w:rsid w:val="0006480B"/>
    <w:rsid w:val="00064A2B"/>
    <w:rsid w:val="00064B46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62A"/>
    <w:rsid w:val="000716FB"/>
    <w:rsid w:val="00071740"/>
    <w:rsid w:val="00071FD0"/>
    <w:rsid w:val="00072188"/>
    <w:rsid w:val="000721EC"/>
    <w:rsid w:val="00072726"/>
    <w:rsid w:val="00072AF0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E39"/>
    <w:rsid w:val="000826F1"/>
    <w:rsid w:val="000826FF"/>
    <w:rsid w:val="00082768"/>
    <w:rsid w:val="000829C6"/>
    <w:rsid w:val="00082A49"/>
    <w:rsid w:val="00082C90"/>
    <w:rsid w:val="00083207"/>
    <w:rsid w:val="000832D0"/>
    <w:rsid w:val="00083322"/>
    <w:rsid w:val="000834D0"/>
    <w:rsid w:val="000837A8"/>
    <w:rsid w:val="000838E5"/>
    <w:rsid w:val="0008399B"/>
    <w:rsid w:val="00083ABE"/>
    <w:rsid w:val="00084255"/>
    <w:rsid w:val="0008461F"/>
    <w:rsid w:val="0008473D"/>
    <w:rsid w:val="00084B80"/>
    <w:rsid w:val="00085239"/>
    <w:rsid w:val="00085535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C3"/>
    <w:rsid w:val="00093566"/>
    <w:rsid w:val="00093917"/>
    <w:rsid w:val="00093CF6"/>
    <w:rsid w:val="00093EF0"/>
    <w:rsid w:val="00093F75"/>
    <w:rsid w:val="00094179"/>
    <w:rsid w:val="0009437A"/>
    <w:rsid w:val="00094489"/>
    <w:rsid w:val="0009448B"/>
    <w:rsid w:val="000944B6"/>
    <w:rsid w:val="00094627"/>
    <w:rsid w:val="000947B7"/>
    <w:rsid w:val="00094A1F"/>
    <w:rsid w:val="00094BB4"/>
    <w:rsid w:val="0009512D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407"/>
    <w:rsid w:val="000974E9"/>
    <w:rsid w:val="000979F0"/>
    <w:rsid w:val="00097AE8"/>
    <w:rsid w:val="000A0013"/>
    <w:rsid w:val="000A02DC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0FB9"/>
    <w:rsid w:val="000B10AB"/>
    <w:rsid w:val="000B10E2"/>
    <w:rsid w:val="000B12D1"/>
    <w:rsid w:val="000B130E"/>
    <w:rsid w:val="000B1337"/>
    <w:rsid w:val="000B13BE"/>
    <w:rsid w:val="000B1635"/>
    <w:rsid w:val="000B1B50"/>
    <w:rsid w:val="000B1CD3"/>
    <w:rsid w:val="000B20A3"/>
    <w:rsid w:val="000B256B"/>
    <w:rsid w:val="000B29F6"/>
    <w:rsid w:val="000B2DFD"/>
    <w:rsid w:val="000B32D4"/>
    <w:rsid w:val="000B3413"/>
    <w:rsid w:val="000B38DA"/>
    <w:rsid w:val="000B3BA0"/>
    <w:rsid w:val="000B3C94"/>
    <w:rsid w:val="000B3F37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DE1"/>
    <w:rsid w:val="000C2E7E"/>
    <w:rsid w:val="000C393F"/>
    <w:rsid w:val="000C3A7D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AE0"/>
    <w:rsid w:val="000D2CDA"/>
    <w:rsid w:val="000D30BC"/>
    <w:rsid w:val="000D3319"/>
    <w:rsid w:val="000D3441"/>
    <w:rsid w:val="000D362A"/>
    <w:rsid w:val="000D368B"/>
    <w:rsid w:val="000D37F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85"/>
    <w:rsid w:val="000D68CD"/>
    <w:rsid w:val="000D6E27"/>
    <w:rsid w:val="000D6E96"/>
    <w:rsid w:val="000D6FC0"/>
    <w:rsid w:val="000D7268"/>
    <w:rsid w:val="000D7387"/>
    <w:rsid w:val="000D7783"/>
    <w:rsid w:val="000D787F"/>
    <w:rsid w:val="000D7883"/>
    <w:rsid w:val="000D7B8E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D89"/>
    <w:rsid w:val="000E0E03"/>
    <w:rsid w:val="000E0F5D"/>
    <w:rsid w:val="000E1003"/>
    <w:rsid w:val="000E1142"/>
    <w:rsid w:val="000E14B9"/>
    <w:rsid w:val="000E1547"/>
    <w:rsid w:val="000E16E4"/>
    <w:rsid w:val="000E1722"/>
    <w:rsid w:val="000E1820"/>
    <w:rsid w:val="000E182B"/>
    <w:rsid w:val="000E1A5F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5D8"/>
    <w:rsid w:val="000E7C3A"/>
    <w:rsid w:val="000E7CB9"/>
    <w:rsid w:val="000E7F51"/>
    <w:rsid w:val="000F00D8"/>
    <w:rsid w:val="000F00FA"/>
    <w:rsid w:val="000F0454"/>
    <w:rsid w:val="000F073D"/>
    <w:rsid w:val="000F093E"/>
    <w:rsid w:val="000F095B"/>
    <w:rsid w:val="000F0AAF"/>
    <w:rsid w:val="000F108A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D86"/>
    <w:rsid w:val="000F6E0B"/>
    <w:rsid w:val="000F6F01"/>
    <w:rsid w:val="000F6F2C"/>
    <w:rsid w:val="000F7157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E4"/>
    <w:rsid w:val="0010173D"/>
    <w:rsid w:val="001017C8"/>
    <w:rsid w:val="00101A0E"/>
    <w:rsid w:val="00101A3E"/>
    <w:rsid w:val="00101ACE"/>
    <w:rsid w:val="00101C47"/>
    <w:rsid w:val="00101D6C"/>
    <w:rsid w:val="00101E51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E56"/>
    <w:rsid w:val="001030A7"/>
    <w:rsid w:val="0010342A"/>
    <w:rsid w:val="00103464"/>
    <w:rsid w:val="00103465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B3F"/>
    <w:rsid w:val="00105CEE"/>
    <w:rsid w:val="00105DA1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165"/>
    <w:rsid w:val="0011034F"/>
    <w:rsid w:val="001105A2"/>
    <w:rsid w:val="00110755"/>
    <w:rsid w:val="00110851"/>
    <w:rsid w:val="001108AC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ED"/>
    <w:rsid w:val="00112975"/>
    <w:rsid w:val="00112B8F"/>
    <w:rsid w:val="001134DA"/>
    <w:rsid w:val="0011366C"/>
    <w:rsid w:val="0011372B"/>
    <w:rsid w:val="001139E7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A5A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08"/>
    <w:rsid w:val="00116339"/>
    <w:rsid w:val="001163FC"/>
    <w:rsid w:val="001169BF"/>
    <w:rsid w:val="00116A2D"/>
    <w:rsid w:val="00116E33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6CF"/>
    <w:rsid w:val="00121769"/>
    <w:rsid w:val="00121AC6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D66"/>
    <w:rsid w:val="00125E8C"/>
    <w:rsid w:val="0012611E"/>
    <w:rsid w:val="0012622B"/>
    <w:rsid w:val="0012636F"/>
    <w:rsid w:val="001263E7"/>
    <w:rsid w:val="001266E8"/>
    <w:rsid w:val="001268D1"/>
    <w:rsid w:val="001269AB"/>
    <w:rsid w:val="00126CC9"/>
    <w:rsid w:val="00126D19"/>
    <w:rsid w:val="00126EDC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0F"/>
    <w:rsid w:val="00143153"/>
    <w:rsid w:val="00143241"/>
    <w:rsid w:val="001434C6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F35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4F7"/>
    <w:rsid w:val="0015356F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D1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2A5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D88"/>
    <w:rsid w:val="001642AB"/>
    <w:rsid w:val="00164646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C8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B2D"/>
    <w:rsid w:val="00170DFF"/>
    <w:rsid w:val="00170E05"/>
    <w:rsid w:val="001711B9"/>
    <w:rsid w:val="00171551"/>
    <w:rsid w:val="001715A5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5FA"/>
    <w:rsid w:val="0018160F"/>
    <w:rsid w:val="001817BA"/>
    <w:rsid w:val="001818AF"/>
    <w:rsid w:val="00181B3A"/>
    <w:rsid w:val="00181B43"/>
    <w:rsid w:val="00181ECB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4AD"/>
    <w:rsid w:val="001845D1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364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C9"/>
    <w:rsid w:val="0019410A"/>
    <w:rsid w:val="001941AA"/>
    <w:rsid w:val="0019443E"/>
    <w:rsid w:val="0019495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760"/>
    <w:rsid w:val="001A1CC6"/>
    <w:rsid w:val="001A1F22"/>
    <w:rsid w:val="001A2254"/>
    <w:rsid w:val="001A225C"/>
    <w:rsid w:val="001A25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BBA"/>
    <w:rsid w:val="001A3C92"/>
    <w:rsid w:val="001A3F0F"/>
    <w:rsid w:val="001A3F73"/>
    <w:rsid w:val="001A3FA5"/>
    <w:rsid w:val="001A422A"/>
    <w:rsid w:val="001A4281"/>
    <w:rsid w:val="001A438D"/>
    <w:rsid w:val="001A4A69"/>
    <w:rsid w:val="001A4EDF"/>
    <w:rsid w:val="001A5308"/>
    <w:rsid w:val="001A54E5"/>
    <w:rsid w:val="001A5599"/>
    <w:rsid w:val="001A5D97"/>
    <w:rsid w:val="001A5E26"/>
    <w:rsid w:val="001A6164"/>
    <w:rsid w:val="001A619E"/>
    <w:rsid w:val="001A61A0"/>
    <w:rsid w:val="001A64B2"/>
    <w:rsid w:val="001A6729"/>
    <w:rsid w:val="001A682E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8C"/>
    <w:rsid w:val="001B4094"/>
    <w:rsid w:val="001B41E4"/>
    <w:rsid w:val="001B429C"/>
    <w:rsid w:val="001B4371"/>
    <w:rsid w:val="001B4452"/>
    <w:rsid w:val="001B44FD"/>
    <w:rsid w:val="001B47A3"/>
    <w:rsid w:val="001B4E03"/>
    <w:rsid w:val="001B4F67"/>
    <w:rsid w:val="001B5067"/>
    <w:rsid w:val="001B510D"/>
    <w:rsid w:val="001B5332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640"/>
    <w:rsid w:val="001C4A39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182"/>
    <w:rsid w:val="001C619C"/>
    <w:rsid w:val="001C6269"/>
    <w:rsid w:val="001C6488"/>
    <w:rsid w:val="001C66D2"/>
    <w:rsid w:val="001C6708"/>
    <w:rsid w:val="001C6722"/>
    <w:rsid w:val="001C6F12"/>
    <w:rsid w:val="001C7378"/>
    <w:rsid w:val="001C73D3"/>
    <w:rsid w:val="001C760E"/>
    <w:rsid w:val="001C7736"/>
    <w:rsid w:val="001C78F7"/>
    <w:rsid w:val="001C7AED"/>
    <w:rsid w:val="001C7D0B"/>
    <w:rsid w:val="001C7F47"/>
    <w:rsid w:val="001D006C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D3"/>
    <w:rsid w:val="001D686D"/>
    <w:rsid w:val="001D6E61"/>
    <w:rsid w:val="001D6EE7"/>
    <w:rsid w:val="001D6F30"/>
    <w:rsid w:val="001D6FB4"/>
    <w:rsid w:val="001D7260"/>
    <w:rsid w:val="001D72F3"/>
    <w:rsid w:val="001D7816"/>
    <w:rsid w:val="001D7898"/>
    <w:rsid w:val="001D7ADE"/>
    <w:rsid w:val="001D7B58"/>
    <w:rsid w:val="001D7B96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EEF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8F"/>
    <w:rsid w:val="001E7BEB"/>
    <w:rsid w:val="001E7D26"/>
    <w:rsid w:val="001F014C"/>
    <w:rsid w:val="001F020C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44E"/>
    <w:rsid w:val="001F662A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83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9A1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B"/>
    <w:rsid w:val="00213FB7"/>
    <w:rsid w:val="0021413D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F86"/>
    <w:rsid w:val="002162EA"/>
    <w:rsid w:val="00216368"/>
    <w:rsid w:val="00216592"/>
    <w:rsid w:val="002165F9"/>
    <w:rsid w:val="00216685"/>
    <w:rsid w:val="00216B17"/>
    <w:rsid w:val="00216BBF"/>
    <w:rsid w:val="00216C25"/>
    <w:rsid w:val="00216C53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666"/>
    <w:rsid w:val="00231740"/>
    <w:rsid w:val="0023187D"/>
    <w:rsid w:val="00231B71"/>
    <w:rsid w:val="00231D67"/>
    <w:rsid w:val="00231DD0"/>
    <w:rsid w:val="002320B5"/>
    <w:rsid w:val="00232149"/>
    <w:rsid w:val="00232191"/>
    <w:rsid w:val="00232397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435E"/>
    <w:rsid w:val="002344C8"/>
    <w:rsid w:val="002349C5"/>
    <w:rsid w:val="00234B73"/>
    <w:rsid w:val="00234D9D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C6F"/>
    <w:rsid w:val="00237D22"/>
    <w:rsid w:val="00237D2B"/>
    <w:rsid w:val="0024019A"/>
    <w:rsid w:val="0024029F"/>
    <w:rsid w:val="0024045B"/>
    <w:rsid w:val="00240487"/>
    <w:rsid w:val="00240956"/>
    <w:rsid w:val="00240AAA"/>
    <w:rsid w:val="00240B59"/>
    <w:rsid w:val="00240B7D"/>
    <w:rsid w:val="00240C63"/>
    <w:rsid w:val="00240C75"/>
    <w:rsid w:val="00240CB5"/>
    <w:rsid w:val="00240F65"/>
    <w:rsid w:val="0024103F"/>
    <w:rsid w:val="00241597"/>
    <w:rsid w:val="00241BC7"/>
    <w:rsid w:val="00241C7B"/>
    <w:rsid w:val="00241D6D"/>
    <w:rsid w:val="00241FEC"/>
    <w:rsid w:val="002421F2"/>
    <w:rsid w:val="0024232B"/>
    <w:rsid w:val="00242566"/>
    <w:rsid w:val="002425C3"/>
    <w:rsid w:val="0024284B"/>
    <w:rsid w:val="0024286B"/>
    <w:rsid w:val="00242B2A"/>
    <w:rsid w:val="00242CAE"/>
    <w:rsid w:val="00242DBC"/>
    <w:rsid w:val="0024330F"/>
    <w:rsid w:val="002435D5"/>
    <w:rsid w:val="0024363F"/>
    <w:rsid w:val="00243ACD"/>
    <w:rsid w:val="00243F40"/>
    <w:rsid w:val="00243F4A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6132"/>
    <w:rsid w:val="00246500"/>
    <w:rsid w:val="00246514"/>
    <w:rsid w:val="0024662B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E2A"/>
    <w:rsid w:val="002530D6"/>
    <w:rsid w:val="002530D9"/>
    <w:rsid w:val="00253151"/>
    <w:rsid w:val="0025325D"/>
    <w:rsid w:val="002532D6"/>
    <w:rsid w:val="002533FF"/>
    <w:rsid w:val="00253400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676"/>
    <w:rsid w:val="0025476C"/>
    <w:rsid w:val="00254AE8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56"/>
    <w:rsid w:val="002606A0"/>
    <w:rsid w:val="0026075E"/>
    <w:rsid w:val="00260762"/>
    <w:rsid w:val="002608BD"/>
    <w:rsid w:val="002608F0"/>
    <w:rsid w:val="00260935"/>
    <w:rsid w:val="00260FAD"/>
    <w:rsid w:val="00261207"/>
    <w:rsid w:val="0026178A"/>
    <w:rsid w:val="002617F6"/>
    <w:rsid w:val="00261D05"/>
    <w:rsid w:val="00261DC1"/>
    <w:rsid w:val="00261DD9"/>
    <w:rsid w:val="00262083"/>
    <w:rsid w:val="00262354"/>
    <w:rsid w:val="002623AC"/>
    <w:rsid w:val="00262979"/>
    <w:rsid w:val="00262B9F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6C"/>
    <w:rsid w:val="002671F4"/>
    <w:rsid w:val="00267791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11B"/>
    <w:rsid w:val="0027732F"/>
    <w:rsid w:val="00277512"/>
    <w:rsid w:val="002776BD"/>
    <w:rsid w:val="00277771"/>
    <w:rsid w:val="002777E4"/>
    <w:rsid w:val="00277E66"/>
    <w:rsid w:val="002801E2"/>
    <w:rsid w:val="00280362"/>
    <w:rsid w:val="00280364"/>
    <w:rsid w:val="0028038B"/>
    <w:rsid w:val="002805F5"/>
    <w:rsid w:val="00280612"/>
    <w:rsid w:val="0028073A"/>
    <w:rsid w:val="00280960"/>
    <w:rsid w:val="00280E31"/>
    <w:rsid w:val="00281222"/>
    <w:rsid w:val="00281480"/>
    <w:rsid w:val="002815B9"/>
    <w:rsid w:val="0028164E"/>
    <w:rsid w:val="0028168F"/>
    <w:rsid w:val="00281ED6"/>
    <w:rsid w:val="0028225C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3BC"/>
    <w:rsid w:val="0028550D"/>
    <w:rsid w:val="00285520"/>
    <w:rsid w:val="00285894"/>
    <w:rsid w:val="00285D0D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B2C"/>
    <w:rsid w:val="00287C28"/>
    <w:rsid w:val="00287C39"/>
    <w:rsid w:val="00290254"/>
    <w:rsid w:val="00290951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F1C"/>
    <w:rsid w:val="00296013"/>
    <w:rsid w:val="002960D8"/>
    <w:rsid w:val="0029633B"/>
    <w:rsid w:val="00296735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64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D66"/>
    <w:rsid w:val="002A2EAD"/>
    <w:rsid w:val="002A2FB8"/>
    <w:rsid w:val="002A31FF"/>
    <w:rsid w:val="002A3668"/>
    <w:rsid w:val="002A36DD"/>
    <w:rsid w:val="002A3771"/>
    <w:rsid w:val="002A37C5"/>
    <w:rsid w:val="002A383D"/>
    <w:rsid w:val="002A3A53"/>
    <w:rsid w:val="002A3A5F"/>
    <w:rsid w:val="002A3AFD"/>
    <w:rsid w:val="002A3B12"/>
    <w:rsid w:val="002A3FB5"/>
    <w:rsid w:val="002A4102"/>
    <w:rsid w:val="002A43B1"/>
    <w:rsid w:val="002A47F3"/>
    <w:rsid w:val="002A4918"/>
    <w:rsid w:val="002A4A62"/>
    <w:rsid w:val="002A4ABC"/>
    <w:rsid w:val="002A4B7D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BF4"/>
    <w:rsid w:val="002A5BFE"/>
    <w:rsid w:val="002A5FC1"/>
    <w:rsid w:val="002A601D"/>
    <w:rsid w:val="002A619D"/>
    <w:rsid w:val="002A61D7"/>
    <w:rsid w:val="002A647A"/>
    <w:rsid w:val="002A6567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D90"/>
    <w:rsid w:val="002B3F57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AE4"/>
    <w:rsid w:val="002C3D7E"/>
    <w:rsid w:val="002C3E89"/>
    <w:rsid w:val="002C42AA"/>
    <w:rsid w:val="002C4A67"/>
    <w:rsid w:val="002C4A88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82F"/>
    <w:rsid w:val="002C7B03"/>
    <w:rsid w:val="002C7B0D"/>
    <w:rsid w:val="002C7EBB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E08"/>
    <w:rsid w:val="002D0F10"/>
    <w:rsid w:val="002D1224"/>
    <w:rsid w:val="002D1258"/>
    <w:rsid w:val="002D13B7"/>
    <w:rsid w:val="002D188B"/>
    <w:rsid w:val="002D2290"/>
    <w:rsid w:val="002D2680"/>
    <w:rsid w:val="002D280E"/>
    <w:rsid w:val="002D29EE"/>
    <w:rsid w:val="002D2AFE"/>
    <w:rsid w:val="002D2B4E"/>
    <w:rsid w:val="002D2B96"/>
    <w:rsid w:val="002D2DA9"/>
    <w:rsid w:val="002D2DD4"/>
    <w:rsid w:val="002D3022"/>
    <w:rsid w:val="002D34CE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E06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632"/>
    <w:rsid w:val="002E6809"/>
    <w:rsid w:val="002E6D20"/>
    <w:rsid w:val="002E6D62"/>
    <w:rsid w:val="002E6E8A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AE0"/>
    <w:rsid w:val="002F2BCF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B48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A86"/>
    <w:rsid w:val="00307B27"/>
    <w:rsid w:val="00307CAB"/>
    <w:rsid w:val="00307F28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7009"/>
    <w:rsid w:val="0032718A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428"/>
    <w:rsid w:val="0033768D"/>
    <w:rsid w:val="00337B29"/>
    <w:rsid w:val="00337C71"/>
    <w:rsid w:val="00337E40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4FA"/>
    <w:rsid w:val="00344725"/>
    <w:rsid w:val="00344861"/>
    <w:rsid w:val="00344901"/>
    <w:rsid w:val="003449FD"/>
    <w:rsid w:val="0034511B"/>
    <w:rsid w:val="00345188"/>
    <w:rsid w:val="0034565B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C6"/>
    <w:rsid w:val="0037298C"/>
    <w:rsid w:val="00372A6B"/>
    <w:rsid w:val="00372C12"/>
    <w:rsid w:val="00372D7F"/>
    <w:rsid w:val="00372D9D"/>
    <w:rsid w:val="00373020"/>
    <w:rsid w:val="003735BC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903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779"/>
    <w:rsid w:val="00391A92"/>
    <w:rsid w:val="00391BA4"/>
    <w:rsid w:val="00391C78"/>
    <w:rsid w:val="00391C99"/>
    <w:rsid w:val="0039227C"/>
    <w:rsid w:val="003926BE"/>
    <w:rsid w:val="00392774"/>
    <w:rsid w:val="003929BE"/>
    <w:rsid w:val="003929FA"/>
    <w:rsid w:val="00392A1F"/>
    <w:rsid w:val="00392A63"/>
    <w:rsid w:val="00392B66"/>
    <w:rsid w:val="00392DB8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8B"/>
    <w:rsid w:val="003A2019"/>
    <w:rsid w:val="003A22B8"/>
    <w:rsid w:val="003A266C"/>
    <w:rsid w:val="003A274B"/>
    <w:rsid w:val="003A292F"/>
    <w:rsid w:val="003A2D39"/>
    <w:rsid w:val="003A2FB5"/>
    <w:rsid w:val="003A2FE7"/>
    <w:rsid w:val="003A31E3"/>
    <w:rsid w:val="003A349E"/>
    <w:rsid w:val="003A38AC"/>
    <w:rsid w:val="003A3AEE"/>
    <w:rsid w:val="003A42BB"/>
    <w:rsid w:val="003A44AA"/>
    <w:rsid w:val="003A4511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21F"/>
    <w:rsid w:val="003A6330"/>
    <w:rsid w:val="003A6619"/>
    <w:rsid w:val="003A6BA1"/>
    <w:rsid w:val="003A6CC0"/>
    <w:rsid w:val="003A71E1"/>
    <w:rsid w:val="003A72B0"/>
    <w:rsid w:val="003A74B3"/>
    <w:rsid w:val="003A76A9"/>
    <w:rsid w:val="003A7747"/>
    <w:rsid w:val="003A7C3B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E02"/>
    <w:rsid w:val="003B7F46"/>
    <w:rsid w:val="003C0052"/>
    <w:rsid w:val="003C009A"/>
    <w:rsid w:val="003C07D7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05E"/>
    <w:rsid w:val="003C56DA"/>
    <w:rsid w:val="003C5719"/>
    <w:rsid w:val="003C5722"/>
    <w:rsid w:val="003C5739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D0240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46B"/>
    <w:rsid w:val="003D347E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828"/>
    <w:rsid w:val="003E5938"/>
    <w:rsid w:val="003E59E8"/>
    <w:rsid w:val="003E5DFB"/>
    <w:rsid w:val="003E60C1"/>
    <w:rsid w:val="003E61F5"/>
    <w:rsid w:val="003E6289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910"/>
    <w:rsid w:val="003E7C5E"/>
    <w:rsid w:val="003E7F51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2C2"/>
    <w:rsid w:val="003F536B"/>
    <w:rsid w:val="003F544B"/>
    <w:rsid w:val="003F560A"/>
    <w:rsid w:val="003F561F"/>
    <w:rsid w:val="003F582E"/>
    <w:rsid w:val="003F586D"/>
    <w:rsid w:val="003F5CCF"/>
    <w:rsid w:val="003F5CDF"/>
    <w:rsid w:val="003F62B4"/>
    <w:rsid w:val="003F6315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3D7"/>
    <w:rsid w:val="003F7517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D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20BD"/>
    <w:rsid w:val="0041249C"/>
    <w:rsid w:val="00412614"/>
    <w:rsid w:val="00412630"/>
    <w:rsid w:val="00412697"/>
    <w:rsid w:val="004126AD"/>
    <w:rsid w:val="00412AAA"/>
    <w:rsid w:val="00412C50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7E9"/>
    <w:rsid w:val="0043385A"/>
    <w:rsid w:val="0043396E"/>
    <w:rsid w:val="00433C26"/>
    <w:rsid w:val="00433D8A"/>
    <w:rsid w:val="00434066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EE4"/>
    <w:rsid w:val="00435F87"/>
    <w:rsid w:val="00435FB7"/>
    <w:rsid w:val="004362CA"/>
    <w:rsid w:val="004365F4"/>
    <w:rsid w:val="00436696"/>
    <w:rsid w:val="00436A3B"/>
    <w:rsid w:val="00436D7C"/>
    <w:rsid w:val="004371AB"/>
    <w:rsid w:val="00437457"/>
    <w:rsid w:val="004377E6"/>
    <w:rsid w:val="00437895"/>
    <w:rsid w:val="00437C7B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50"/>
    <w:rsid w:val="00445189"/>
    <w:rsid w:val="00445513"/>
    <w:rsid w:val="00445625"/>
    <w:rsid w:val="00445811"/>
    <w:rsid w:val="00445907"/>
    <w:rsid w:val="004459BA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718"/>
    <w:rsid w:val="00446721"/>
    <w:rsid w:val="00446B38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6114"/>
    <w:rsid w:val="0045623E"/>
    <w:rsid w:val="00456369"/>
    <w:rsid w:val="004567CC"/>
    <w:rsid w:val="00456946"/>
    <w:rsid w:val="0045695D"/>
    <w:rsid w:val="00456971"/>
    <w:rsid w:val="00456AC7"/>
    <w:rsid w:val="00456B4F"/>
    <w:rsid w:val="00456D6C"/>
    <w:rsid w:val="00456FF8"/>
    <w:rsid w:val="004573B3"/>
    <w:rsid w:val="0045742D"/>
    <w:rsid w:val="00457462"/>
    <w:rsid w:val="0045798D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12F"/>
    <w:rsid w:val="0047253B"/>
    <w:rsid w:val="00472684"/>
    <w:rsid w:val="00472709"/>
    <w:rsid w:val="00472ACB"/>
    <w:rsid w:val="00473546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68F"/>
    <w:rsid w:val="00482943"/>
    <w:rsid w:val="00482ADC"/>
    <w:rsid w:val="00482C93"/>
    <w:rsid w:val="00482F79"/>
    <w:rsid w:val="00482FBB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C46"/>
    <w:rsid w:val="00484D4E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5D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60F6"/>
    <w:rsid w:val="004961DB"/>
    <w:rsid w:val="004963C4"/>
    <w:rsid w:val="0049653E"/>
    <w:rsid w:val="004967E2"/>
    <w:rsid w:val="0049682E"/>
    <w:rsid w:val="00496BEF"/>
    <w:rsid w:val="00496DC2"/>
    <w:rsid w:val="00496E38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8C9"/>
    <w:rsid w:val="004A0974"/>
    <w:rsid w:val="004A0E00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138"/>
    <w:rsid w:val="004A31D0"/>
    <w:rsid w:val="004A328E"/>
    <w:rsid w:val="004A32C1"/>
    <w:rsid w:val="004A366E"/>
    <w:rsid w:val="004A36C0"/>
    <w:rsid w:val="004A3AA3"/>
    <w:rsid w:val="004A3CB9"/>
    <w:rsid w:val="004A3F7E"/>
    <w:rsid w:val="004A40F9"/>
    <w:rsid w:val="004A4527"/>
    <w:rsid w:val="004A4625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64"/>
    <w:rsid w:val="004B01EA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C33"/>
    <w:rsid w:val="004B612D"/>
    <w:rsid w:val="004B624C"/>
    <w:rsid w:val="004B6301"/>
    <w:rsid w:val="004B64EA"/>
    <w:rsid w:val="004B650B"/>
    <w:rsid w:val="004B6697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C0023"/>
    <w:rsid w:val="004C0346"/>
    <w:rsid w:val="004C0456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BDF"/>
    <w:rsid w:val="004C7D1D"/>
    <w:rsid w:val="004D0074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51"/>
    <w:rsid w:val="004D3403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CB6"/>
    <w:rsid w:val="004D4F8B"/>
    <w:rsid w:val="004D50CC"/>
    <w:rsid w:val="004D5411"/>
    <w:rsid w:val="004D5662"/>
    <w:rsid w:val="004D5728"/>
    <w:rsid w:val="004D58D1"/>
    <w:rsid w:val="004D59D0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71E"/>
    <w:rsid w:val="004E08F9"/>
    <w:rsid w:val="004E09EB"/>
    <w:rsid w:val="004E0CD0"/>
    <w:rsid w:val="004E1260"/>
    <w:rsid w:val="004E1923"/>
    <w:rsid w:val="004E1CBB"/>
    <w:rsid w:val="004E1D07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98"/>
    <w:rsid w:val="004E3CDE"/>
    <w:rsid w:val="004E3D87"/>
    <w:rsid w:val="004E3F5E"/>
    <w:rsid w:val="004E3FD8"/>
    <w:rsid w:val="004E4032"/>
    <w:rsid w:val="004E40C0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87A"/>
    <w:rsid w:val="004E6CEA"/>
    <w:rsid w:val="004E6F18"/>
    <w:rsid w:val="004E76A5"/>
    <w:rsid w:val="004E77B7"/>
    <w:rsid w:val="004E7A98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24B"/>
    <w:rsid w:val="004F2261"/>
    <w:rsid w:val="004F244A"/>
    <w:rsid w:val="004F256F"/>
    <w:rsid w:val="004F2826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CD9"/>
    <w:rsid w:val="004F5D4A"/>
    <w:rsid w:val="004F5D6E"/>
    <w:rsid w:val="004F5EBB"/>
    <w:rsid w:val="004F6142"/>
    <w:rsid w:val="004F6149"/>
    <w:rsid w:val="004F6249"/>
    <w:rsid w:val="004F67BC"/>
    <w:rsid w:val="004F6812"/>
    <w:rsid w:val="004F6836"/>
    <w:rsid w:val="004F6AFE"/>
    <w:rsid w:val="004F6EC2"/>
    <w:rsid w:val="004F6F20"/>
    <w:rsid w:val="004F735F"/>
    <w:rsid w:val="004F7373"/>
    <w:rsid w:val="004F73A5"/>
    <w:rsid w:val="004F769B"/>
    <w:rsid w:val="004F76A6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C83"/>
    <w:rsid w:val="00502FCA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A38"/>
    <w:rsid w:val="00507CAF"/>
    <w:rsid w:val="00507DA0"/>
    <w:rsid w:val="00507F0D"/>
    <w:rsid w:val="00510374"/>
    <w:rsid w:val="00510444"/>
    <w:rsid w:val="0051046B"/>
    <w:rsid w:val="00510722"/>
    <w:rsid w:val="00510E50"/>
    <w:rsid w:val="00510FDF"/>
    <w:rsid w:val="00511081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507"/>
    <w:rsid w:val="0051550E"/>
    <w:rsid w:val="00515556"/>
    <w:rsid w:val="00515708"/>
    <w:rsid w:val="00515746"/>
    <w:rsid w:val="005157DD"/>
    <w:rsid w:val="00515907"/>
    <w:rsid w:val="0051594D"/>
    <w:rsid w:val="00515A51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82D"/>
    <w:rsid w:val="005209F1"/>
    <w:rsid w:val="00520AE3"/>
    <w:rsid w:val="00520D74"/>
    <w:rsid w:val="00520EFA"/>
    <w:rsid w:val="00520FEC"/>
    <w:rsid w:val="005211E3"/>
    <w:rsid w:val="00521209"/>
    <w:rsid w:val="00521294"/>
    <w:rsid w:val="00521ABC"/>
    <w:rsid w:val="00521D5B"/>
    <w:rsid w:val="00521D65"/>
    <w:rsid w:val="00521EA7"/>
    <w:rsid w:val="005221A4"/>
    <w:rsid w:val="005225C5"/>
    <w:rsid w:val="00522603"/>
    <w:rsid w:val="0052260B"/>
    <w:rsid w:val="0052275E"/>
    <w:rsid w:val="00522C3A"/>
    <w:rsid w:val="00522CD6"/>
    <w:rsid w:val="005230C7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6270"/>
    <w:rsid w:val="00526469"/>
    <w:rsid w:val="00526817"/>
    <w:rsid w:val="005269C2"/>
    <w:rsid w:val="00526A27"/>
    <w:rsid w:val="00526A5E"/>
    <w:rsid w:val="00526AC7"/>
    <w:rsid w:val="00526C8A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6166"/>
    <w:rsid w:val="005362AB"/>
    <w:rsid w:val="0053644C"/>
    <w:rsid w:val="005364AA"/>
    <w:rsid w:val="00536AEE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1C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F6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50E4"/>
    <w:rsid w:val="0056518E"/>
    <w:rsid w:val="005657DD"/>
    <w:rsid w:val="00565D94"/>
    <w:rsid w:val="00565DA2"/>
    <w:rsid w:val="00565E25"/>
    <w:rsid w:val="00566548"/>
    <w:rsid w:val="005665C8"/>
    <w:rsid w:val="00566739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20F6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C2"/>
    <w:rsid w:val="00577EA4"/>
    <w:rsid w:val="00577EB4"/>
    <w:rsid w:val="005800F9"/>
    <w:rsid w:val="0058026C"/>
    <w:rsid w:val="005803F3"/>
    <w:rsid w:val="005809DE"/>
    <w:rsid w:val="00580B24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6B7"/>
    <w:rsid w:val="00584DA8"/>
    <w:rsid w:val="00584DFA"/>
    <w:rsid w:val="00584E27"/>
    <w:rsid w:val="00584E9D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8A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674"/>
    <w:rsid w:val="0059075C"/>
    <w:rsid w:val="005909AD"/>
    <w:rsid w:val="00590BF6"/>
    <w:rsid w:val="00590C31"/>
    <w:rsid w:val="00590CDA"/>
    <w:rsid w:val="00590FE4"/>
    <w:rsid w:val="005911ED"/>
    <w:rsid w:val="00591B9C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323A"/>
    <w:rsid w:val="005932D4"/>
    <w:rsid w:val="005933EC"/>
    <w:rsid w:val="00593447"/>
    <w:rsid w:val="005938BC"/>
    <w:rsid w:val="00593913"/>
    <w:rsid w:val="00593A04"/>
    <w:rsid w:val="00593C15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B1"/>
    <w:rsid w:val="005A0E60"/>
    <w:rsid w:val="005A0E77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29A"/>
    <w:rsid w:val="005A23BE"/>
    <w:rsid w:val="005A24A7"/>
    <w:rsid w:val="005A24CC"/>
    <w:rsid w:val="005A2B3C"/>
    <w:rsid w:val="005A2F25"/>
    <w:rsid w:val="005A320D"/>
    <w:rsid w:val="005A3330"/>
    <w:rsid w:val="005A36E3"/>
    <w:rsid w:val="005A3A31"/>
    <w:rsid w:val="005A3B52"/>
    <w:rsid w:val="005A3D27"/>
    <w:rsid w:val="005A3DB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C6E"/>
    <w:rsid w:val="005A5E17"/>
    <w:rsid w:val="005A5FBB"/>
    <w:rsid w:val="005A6223"/>
    <w:rsid w:val="005A6385"/>
    <w:rsid w:val="005A64DB"/>
    <w:rsid w:val="005A6A3A"/>
    <w:rsid w:val="005A6E83"/>
    <w:rsid w:val="005A6E87"/>
    <w:rsid w:val="005A7093"/>
    <w:rsid w:val="005A7210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E3"/>
    <w:rsid w:val="005C2D0E"/>
    <w:rsid w:val="005C2D32"/>
    <w:rsid w:val="005C2DAD"/>
    <w:rsid w:val="005C30DB"/>
    <w:rsid w:val="005C3118"/>
    <w:rsid w:val="005C36A2"/>
    <w:rsid w:val="005C376D"/>
    <w:rsid w:val="005C3CBC"/>
    <w:rsid w:val="005C3EBA"/>
    <w:rsid w:val="005C3F2F"/>
    <w:rsid w:val="005C408F"/>
    <w:rsid w:val="005C42F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A2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527"/>
    <w:rsid w:val="005D5933"/>
    <w:rsid w:val="005D5C1E"/>
    <w:rsid w:val="005D5E46"/>
    <w:rsid w:val="005D609E"/>
    <w:rsid w:val="005D64A5"/>
    <w:rsid w:val="005D68AC"/>
    <w:rsid w:val="005D6929"/>
    <w:rsid w:val="005D6A7A"/>
    <w:rsid w:val="005D6B30"/>
    <w:rsid w:val="005D6DF4"/>
    <w:rsid w:val="005D6E1C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99"/>
    <w:rsid w:val="005E0AFE"/>
    <w:rsid w:val="005E0BEE"/>
    <w:rsid w:val="005E0C31"/>
    <w:rsid w:val="005E0E6F"/>
    <w:rsid w:val="005E11A0"/>
    <w:rsid w:val="005E129B"/>
    <w:rsid w:val="005E1393"/>
    <w:rsid w:val="005E1411"/>
    <w:rsid w:val="005E161A"/>
    <w:rsid w:val="005E1972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12"/>
    <w:rsid w:val="005E3E20"/>
    <w:rsid w:val="005E3FFF"/>
    <w:rsid w:val="005E432C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FE4"/>
    <w:rsid w:val="005F2517"/>
    <w:rsid w:val="005F2528"/>
    <w:rsid w:val="005F354D"/>
    <w:rsid w:val="005F369B"/>
    <w:rsid w:val="005F3730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773"/>
    <w:rsid w:val="00606A06"/>
    <w:rsid w:val="00606B0C"/>
    <w:rsid w:val="00606E65"/>
    <w:rsid w:val="006074B1"/>
    <w:rsid w:val="00607596"/>
    <w:rsid w:val="0060764C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7E"/>
    <w:rsid w:val="00612C0D"/>
    <w:rsid w:val="00612C73"/>
    <w:rsid w:val="00612E96"/>
    <w:rsid w:val="00612EC1"/>
    <w:rsid w:val="00613120"/>
    <w:rsid w:val="006133A2"/>
    <w:rsid w:val="006134CE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AEB"/>
    <w:rsid w:val="00623BA2"/>
    <w:rsid w:val="00623BB4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57"/>
    <w:rsid w:val="00626E64"/>
    <w:rsid w:val="00626EC1"/>
    <w:rsid w:val="006271F4"/>
    <w:rsid w:val="0062725A"/>
    <w:rsid w:val="0062729E"/>
    <w:rsid w:val="00627637"/>
    <w:rsid w:val="0062763D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9AC"/>
    <w:rsid w:val="00630B00"/>
    <w:rsid w:val="00631007"/>
    <w:rsid w:val="006311CF"/>
    <w:rsid w:val="00631528"/>
    <w:rsid w:val="006317E0"/>
    <w:rsid w:val="00631826"/>
    <w:rsid w:val="0063187F"/>
    <w:rsid w:val="00631B1A"/>
    <w:rsid w:val="00631D64"/>
    <w:rsid w:val="00631EAA"/>
    <w:rsid w:val="00631F71"/>
    <w:rsid w:val="006323E5"/>
    <w:rsid w:val="006323FB"/>
    <w:rsid w:val="0063242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951"/>
    <w:rsid w:val="0063395A"/>
    <w:rsid w:val="00633965"/>
    <w:rsid w:val="00633982"/>
    <w:rsid w:val="00633A3A"/>
    <w:rsid w:val="00633B5E"/>
    <w:rsid w:val="00633C0A"/>
    <w:rsid w:val="0063405E"/>
    <w:rsid w:val="006341AD"/>
    <w:rsid w:val="006346F1"/>
    <w:rsid w:val="006347F5"/>
    <w:rsid w:val="00634B4C"/>
    <w:rsid w:val="00634B4F"/>
    <w:rsid w:val="00634F76"/>
    <w:rsid w:val="006353D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99F"/>
    <w:rsid w:val="00636A76"/>
    <w:rsid w:val="00636B90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DE"/>
    <w:rsid w:val="00642850"/>
    <w:rsid w:val="006429E5"/>
    <w:rsid w:val="00642A84"/>
    <w:rsid w:val="00642AAF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CF"/>
    <w:rsid w:val="00653B4B"/>
    <w:rsid w:val="00653FED"/>
    <w:rsid w:val="00654055"/>
    <w:rsid w:val="0065424F"/>
    <w:rsid w:val="006544F6"/>
    <w:rsid w:val="00654A95"/>
    <w:rsid w:val="00655070"/>
    <w:rsid w:val="00655188"/>
    <w:rsid w:val="00655223"/>
    <w:rsid w:val="00655780"/>
    <w:rsid w:val="00655802"/>
    <w:rsid w:val="0065594D"/>
    <w:rsid w:val="00655B1D"/>
    <w:rsid w:val="00655B8A"/>
    <w:rsid w:val="00655CFB"/>
    <w:rsid w:val="00655F0E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288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E29"/>
    <w:rsid w:val="0067328A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7B8"/>
    <w:rsid w:val="00676BD7"/>
    <w:rsid w:val="00676BE2"/>
    <w:rsid w:val="00677725"/>
    <w:rsid w:val="006779E1"/>
    <w:rsid w:val="00677BFF"/>
    <w:rsid w:val="00677D34"/>
    <w:rsid w:val="00677D7D"/>
    <w:rsid w:val="00677F10"/>
    <w:rsid w:val="006800C5"/>
    <w:rsid w:val="0068013A"/>
    <w:rsid w:val="00680627"/>
    <w:rsid w:val="0068066A"/>
    <w:rsid w:val="006809D2"/>
    <w:rsid w:val="00680A06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92D"/>
    <w:rsid w:val="00690D12"/>
    <w:rsid w:val="00690EFD"/>
    <w:rsid w:val="00690F0E"/>
    <w:rsid w:val="006914FB"/>
    <w:rsid w:val="006919C5"/>
    <w:rsid w:val="006920C3"/>
    <w:rsid w:val="006925FD"/>
    <w:rsid w:val="00692768"/>
    <w:rsid w:val="00692799"/>
    <w:rsid w:val="006927F0"/>
    <w:rsid w:val="00692868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9DC"/>
    <w:rsid w:val="00697C2C"/>
    <w:rsid w:val="00697DBD"/>
    <w:rsid w:val="00697E0B"/>
    <w:rsid w:val="00697F71"/>
    <w:rsid w:val="006A001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94F"/>
    <w:rsid w:val="006A49B5"/>
    <w:rsid w:val="006A4FF3"/>
    <w:rsid w:val="006A5162"/>
    <w:rsid w:val="006A585E"/>
    <w:rsid w:val="006A5911"/>
    <w:rsid w:val="006A592E"/>
    <w:rsid w:val="006A5A45"/>
    <w:rsid w:val="006A5CA3"/>
    <w:rsid w:val="006A5D5C"/>
    <w:rsid w:val="006A5DFF"/>
    <w:rsid w:val="006A5E26"/>
    <w:rsid w:val="006A629D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F67"/>
    <w:rsid w:val="006B00DF"/>
    <w:rsid w:val="006B031F"/>
    <w:rsid w:val="006B0489"/>
    <w:rsid w:val="006B05F5"/>
    <w:rsid w:val="006B090A"/>
    <w:rsid w:val="006B0A30"/>
    <w:rsid w:val="006B0BEA"/>
    <w:rsid w:val="006B0EA2"/>
    <w:rsid w:val="006B102A"/>
    <w:rsid w:val="006B1213"/>
    <w:rsid w:val="006B1577"/>
    <w:rsid w:val="006B163E"/>
    <w:rsid w:val="006B166D"/>
    <w:rsid w:val="006B16EE"/>
    <w:rsid w:val="006B19B2"/>
    <w:rsid w:val="006B1A07"/>
    <w:rsid w:val="006B1A89"/>
    <w:rsid w:val="006B1CC7"/>
    <w:rsid w:val="006B1DA2"/>
    <w:rsid w:val="006B1F5F"/>
    <w:rsid w:val="006B2008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5B"/>
    <w:rsid w:val="006B4FED"/>
    <w:rsid w:val="006B503D"/>
    <w:rsid w:val="006B5111"/>
    <w:rsid w:val="006B609F"/>
    <w:rsid w:val="006B6346"/>
    <w:rsid w:val="006B640A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C03B2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7305"/>
    <w:rsid w:val="006C7347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7F1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1135"/>
    <w:rsid w:val="006E1469"/>
    <w:rsid w:val="006E176F"/>
    <w:rsid w:val="006E1778"/>
    <w:rsid w:val="006E1C34"/>
    <w:rsid w:val="006E1E45"/>
    <w:rsid w:val="006E20BA"/>
    <w:rsid w:val="006E22CC"/>
    <w:rsid w:val="006E27CB"/>
    <w:rsid w:val="006E293E"/>
    <w:rsid w:val="006E2E49"/>
    <w:rsid w:val="006E2F48"/>
    <w:rsid w:val="006E3864"/>
    <w:rsid w:val="006E3A6E"/>
    <w:rsid w:val="006E3D3A"/>
    <w:rsid w:val="006E43DC"/>
    <w:rsid w:val="006E4538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64BD"/>
    <w:rsid w:val="006E64F3"/>
    <w:rsid w:val="006E68D0"/>
    <w:rsid w:val="006E696A"/>
    <w:rsid w:val="006E6AD1"/>
    <w:rsid w:val="006E6C33"/>
    <w:rsid w:val="006E6F03"/>
    <w:rsid w:val="006E71A8"/>
    <w:rsid w:val="006E7227"/>
    <w:rsid w:val="006E73DE"/>
    <w:rsid w:val="006E7496"/>
    <w:rsid w:val="006E7569"/>
    <w:rsid w:val="006E7695"/>
    <w:rsid w:val="006E7883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123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66B"/>
    <w:rsid w:val="007168A8"/>
    <w:rsid w:val="00716990"/>
    <w:rsid w:val="007169BA"/>
    <w:rsid w:val="00716B63"/>
    <w:rsid w:val="00716FC0"/>
    <w:rsid w:val="0071713E"/>
    <w:rsid w:val="00717251"/>
    <w:rsid w:val="00717267"/>
    <w:rsid w:val="00717396"/>
    <w:rsid w:val="00717692"/>
    <w:rsid w:val="00717890"/>
    <w:rsid w:val="007178EE"/>
    <w:rsid w:val="00717B1E"/>
    <w:rsid w:val="007205D5"/>
    <w:rsid w:val="007205D9"/>
    <w:rsid w:val="0072070A"/>
    <w:rsid w:val="00720759"/>
    <w:rsid w:val="007207F5"/>
    <w:rsid w:val="00720A0C"/>
    <w:rsid w:val="00720BB9"/>
    <w:rsid w:val="00720FC3"/>
    <w:rsid w:val="00721062"/>
    <w:rsid w:val="0072131D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63B"/>
    <w:rsid w:val="0072665F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D9D"/>
    <w:rsid w:val="00731FF6"/>
    <w:rsid w:val="007321F8"/>
    <w:rsid w:val="007325D3"/>
    <w:rsid w:val="00732885"/>
    <w:rsid w:val="0073338F"/>
    <w:rsid w:val="00733858"/>
    <w:rsid w:val="00733A80"/>
    <w:rsid w:val="00733B84"/>
    <w:rsid w:val="00733C86"/>
    <w:rsid w:val="00733E11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886"/>
    <w:rsid w:val="00736B97"/>
    <w:rsid w:val="00736D7B"/>
    <w:rsid w:val="00736E1E"/>
    <w:rsid w:val="0073720E"/>
    <w:rsid w:val="007377ED"/>
    <w:rsid w:val="00737842"/>
    <w:rsid w:val="00737944"/>
    <w:rsid w:val="007379C8"/>
    <w:rsid w:val="00737B9A"/>
    <w:rsid w:val="00737DE0"/>
    <w:rsid w:val="00737DE8"/>
    <w:rsid w:val="00737E27"/>
    <w:rsid w:val="007404D1"/>
    <w:rsid w:val="0074052C"/>
    <w:rsid w:val="007406A2"/>
    <w:rsid w:val="007406C0"/>
    <w:rsid w:val="007406D4"/>
    <w:rsid w:val="007409C6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869"/>
    <w:rsid w:val="00743909"/>
    <w:rsid w:val="00744055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0FC4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97"/>
    <w:rsid w:val="007524E2"/>
    <w:rsid w:val="00752546"/>
    <w:rsid w:val="007525FC"/>
    <w:rsid w:val="0075282B"/>
    <w:rsid w:val="0075299C"/>
    <w:rsid w:val="00752AA5"/>
    <w:rsid w:val="00752BF1"/>
    <w:rsid w:val="00752EC4"/>
    <w:rsid w:val="00752FE7"/>
    <w:rsid w:val="007531B9"/>
    <w:rsid w:val="0075347A"/>
    <w:rsid w:val="007535FC"/>
    <w:rsid w:val="00753905"/>
    <w:rsid w:val="00753A07"/>
    <w:rsid w:val="00753F01"/>
    <w:rsid w:val="007540F6"/>
    <w:rsid w:val="00754100"/>
    <w:rsid w:val="0075412E"/>
    <w:rsid w:val="00754747"/>
    <w:rsid w:val="007547E8"/>
    <w:rsid w:val="00754C99"/>
    <w:rsid w:val="00754D41"/>
    <w:rsid w:val="00754D64"/>
    <w:rsid w:val="00754FCC"/>
    <w:rsid w:val="00754FD4"/>
    <w:rsid w:val="00754FEF"/>
    <w:rsid w:val="00755420"/>
    <w:rsid w:val="00755559"/>
    <w:rsid w:val="00755B06"/>
    <w:rsid w:val="00755D41"/>
    <w:rsid w:val="00755E06"/>
    <w:rsid w:val="00755F4F"/>
    <w:rsid w:val="00755F8B"/>
    <w:rsid w:val="007561B1"/>
    <w:rsid w:val="0075649C"/>
    <w:rsid w:val="007565E2"/>
    <w:rsid w:val="00756810"/>
    <w:rsid w:val="00756935"/>
    <w:rsid w:val="00756AFA"/>
    <w:rsid w:val="00756BB9"/>
    <w:rsid w:val="00756CF3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61"/>
    <w:rsid w:val="00757C04"/>
    <w:rsid w:val="00757CD9"/>
    <w:rsid w:val="00757DB3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98"/>
    <w:rsid w:val="007650A8"/>
    <w:rsid w:val="00765228"/>
    <w:rsid w:val="0076539C"/>
    <w:rsid w:val="00765530"/>
    <w:rsid w:val="00765832"/>
    <w:rsid w:val="00765CA6"/>
    <w:rsid w:val="00765FDC"/>
    <w:rsid w:val="007663A3"/>
    <w:rsid w:val="00766559"/>
    <w:rsid w:val="00766731"/>
    <w:rsid w:val="00766826"/>
    <w:rsid w:val="007669EF"/>
    <w:rsid w:val="00766A7A"/>
    <w:rsid w:val="00766B0E"/>
    <w:rsid w:val="00766BB8"/>
    <w:rsid w:val="00766BFB"/>
    <w:rsid w:val="00766ED2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85B"/>
    <w:rsid w:val="00773CCA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5DE"/>
    <w:rsid w:val="00777A62"/>
    <w:rsid w:val="00777B46"/>
    <w:rsid w:val="00777DAC"/>
    <w:rsid w:val="00777EE9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95C"/>
    <w:rsid w:val="00784C31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EEB"/>
    <w:rsid w:val="007861D1"/>
    <w:rsid w:val="00786272"/>
    <w:rsid w:val="007862C8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1C3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C8"/>
    <w:rsid w:val="00796144"/>
    <w:rsid w:val="007962E1"/>
    <w:rsid w:val="0079675E"/>
    <w:rsid w:val="007967DC"/>
    <w:rsid w:val="00796B15"/>
    <w:rsid w:val="00796ED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81D"/>
    <w:rsid w:val="007A0BB4"/>
    <w:rsid w:val="007A0BDA"/>
    <w:rsid w:val="007A0C97"/>
    <w:rsid w:val="007A0CDD"/>
    <w:rsid w:val="007A0D0D"/>
    <w:rsid w:val="007A0DAC"/>
    <w:rsid w:val="007A0DC1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5EE"/>
    <w:rsid w:val="007A3785"/>
    <w:rsid w:val="007A37F2"/>
    <w:rsid w:val="007A3815"/>
    <w:rsid w:val="007A3BF2"/>
    <w:rsid w:val="007A3D27"/>
    <w:rsid w:val="007A406F"/>
    <w:rsid w:val="007A4338"/>
    <w:rsid w:val="007A44DD"/>
    <w:rsid w:val="007A45A5"/>
    <w:rsid w:val="007A468B"/>
    <w:rsid w:val="007A4833"/>
    <w:rsid w:val="007A4AF1"/>
    <w:rsid w:val="007A4C55"/>
    <w:rsid w:val="007A4DD7"/>
    <w:rsid w:val="007A4FF8"/>
    <w:rsid w:val="007A5288"/>
    <w:rsid w:val="007A543C"/>
    <w:rsid w:val="007A5772"/>
    <w:rsid w:val="007A5789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D6"/>
    <w:rsid w:val="007B1908"/>
    <w:rsid w:val="007B1F9A"/>
    <w:rsid w:val="007B2074"/>
    <w:rsid w:val="007B2638"/>
    <w:rsid w:val="007B2BB1"/>
    <w:rsid w:val="007B2BD4"/>
    <w:rsid w:val="007B3476"/>
    <w:rsid w:val="007B3635"/>
    <w:rsid w:val="007B3809"/>
    <w:rsid w:val="007B39C6"/>
    <w:rsid w:val="007B3F21"/>
    <w:rsid w:val="007B4147"/>
    <w:rsid w:val="007B4188"/>
    <w:rsid w:val="007B4201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7153"/>
    <w:rsid w:val="007B74AE"/>
    <w:rsid w:val="007B77AF"/>
    <w:rsid w:val="007B77FB"/>
    <w:rsid w:val="007B79EC"/>
    <w:rsid w:val="007B7CEF"/>
    <w:rsid w:val="007B7D58"/>
    <w:rsid w:val="007B7E47"/>
    <w:rsid w:val="007B7E59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5A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6CE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B00"/>
    <w:rsid w:val="007D3C40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16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768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41E"/>
    <w:rsid w:val="007E77A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ADE"/>
    <w:rsid w:val="007F1D13"/>
    <w:rsid w:val="007F1D4A"/>
    <w:rsid w:val="007F2477"/>
    <w:rsid w:val="007F265D"/>
    <w:rsid w:val="007F288F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310"/>
    <w:rsid w:val="007F6562"/>
    <w:rsid w:val="007F65F2"/>
    <w:rsid w:val="007F6772"/>
    <w:rsid w:val="007F67DE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D28"/>
    <w:rsid w:val="00807D5E"/>
    <w:rsid w:val="00807E1B"/>
    <w:rsid w:val="008100D3"/>
    <w:rsid w:val="0081012C"/>
    <w:rsid w:val="0081036B"/>
    <w:rsid w:val="00810453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7B0"/>
    <w:rsid w:val="00812906"/>
    <w:rsid w:val="00812944"/>
    <w:rsid w:val="00812BD0"/>
    <w:rsid w:val="00812D4F"/>
    <w:rsid w:val="00812FE3"/>
    <w:rsid w:val="008132B0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5FD"/>
    <w:rsid w:val="008166C7"/>
    <w:rsid w:val="00816A54"/>
    <w:rsid w:val="00816D94"/>
    <w:rsid w:val="00816D9C"/>
    <w:rsid w:val="00816E6E"/>
    <w:rsid w:val="00817151"/>
    <w:rsid w:val="008171F7"/>
    <w:rsid w:val="00817428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F3"/>
    <w:rsid w:val="008304AE"/>
    <w:rsid w:val="008306FA"/>
    <w:rsid w:val="00830DE1"/>
    <w:rsid w:val="00831151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E9"/>
    <w:rsid w:val="00835345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1B"/>
    <w:rsid w:val="00844ECA"/>
    <w:rsid w:val="00845303"/>
    <w:rsid w:val="0084543A"/>
    <w:rsid w:val="00845448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695"/>
    <w:rsid w:val="00851B22"/>
    <w:rsid w:val="00851BA5"/>
    <w:rsid w:val="00852338"/>
    <w:rsid w:val="00852843"/>
    <w:rsid w:val="00852AA6"/>
    <w:rsid w:val="00852EE2"/>
    <w:rsid w:val="00852FAF"/>
    <w:rsid w:val="008532A7"/>
    <w:rsid w:val="00853A43"/>
    <w:rsid w:val="00853B5B"/>
    <w:rsid w:val="00853C45"/>
    <w:rsid w:val="00854090"/>
    <w:rsid w:val="008540C8"/>
    <w:rsid w:val="00854983"/>
    <w:rsid w:val="00854A91"/>
    <w:rsid w:val="00854E0E"/>
    <w:rsid w:val="008553C8"/>
    <w:rsid w:val="008556F2"/>
    <w:rsid w:val="00855D04"/>
    <w:rsid w:val="00855DB5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859"/>
    <w:rsid w:val="008578B1"/>
    <w:rsid w:val="008578C4"/>
    <w:rsid w:val="00857C34"/>
    <w:rsid w:val="008600FD"/>
    <w:rsid w:val="00860146"/>
    <w:rsid w:val="008602AA"/>
    <w:rsid w:val="00860303"/>
    <w:rsid w:val="0086037F"/>
    <w:rsid w:val="008604AF"/>
    <w:rsid w:val="008604E6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9B7"/>
    <w:rsid w:val="00862A4E"/>
    <w:rsid w:val="00862B17"/>
    <w:rsid w:val="00862BA2"/>
    <w:rsid w:val="00862F15"/>
    <w:rsid w:val="0086305F"/>
    <w:rsid w:val="00863096"/>
    <w:rsid w:val="00863403"/>
    <w:rsid w:val="00863479"/>
    <w:rsid w:val="00863AA0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664"/>
    <w:rsid w:val="00871D14"/>
    <w:rsid w:val="0087228E"/>
    <w:rsid w:val="008722B0"/>
    <w:rsid w:val="00872496"/>
    <w:rsid w:val="0087250F"/>
    <w:rsid w:val="00872544"/>
    <w:rsid w:val="008727E9"/>
    <w:rsid w:val="00872882"/>
    <w:rsid w:val="00872ACB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BE"/>
    <w:rsid w:val="008824E6"/>
    <w:rsid w:val="008829DC"/>
    <w:rsid w:val="00882BB1"/>
    <w:rsid w:val="00882D3B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62F"/>
    <w:rsid w:val="008876DF"/>
    <w:rsid w:val="00887771"/>
    <w:rsid w:val="00887B71"/>
    <w:rsid w:val="00887C01"/>
    <w:rsid w:val="00887C4D"/>
    <w:rsid w:val="00887CDD"/>
    <w:rsid w:val="00887FEF"/>
    <w:rsid w:val="0089000E"/>
    <w:rsid w:val="00890034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CD"/>
    <w:rsid w:val="0089400C"/>
    <w:rsid w:val="008940D4"/>
    <w:rsid w:val="008943B9"/>
    <w:rsid w:val="008947CA"/>
    <w:rsid w:val="0089482C"/>
    <w:rsid w:val="0089487B"/>
    <w:rsid w:val="008948A0"/>
    <w:rsid w:val="00894A2E"/>
    <w:rsid w:val="00894ADC"/>
    <w:rsid w:val="00894D16"/>
    <w:rsid w:val="008951C7"/>
    <w:rsid w:val="00895243"/>
    <w:rsid w:val="00895514"/>
    <w:rsid w:val="0089552F"/>
    <w:rsid w:val="008955D7"/>
    <w:rsid w:val="008958AF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3C76"/>
    <w:rsid w:val="008A3D01"/>
    <w:rsid w:val="008A42D8"/>
    <w:rsid w:val="008A457F"/>
    <w:rsid w:val="008A484B"/>
    <w:rsid w:val="008A4911"/>
    <w:rsid w:val="008A49EF"/>
    <w:rsid w:val="008A4C28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420"/>
    <w:rsid w:val="008B5448"/>
    <w:rsid w:val="008B5577"/>
    <w:rsid w:val="008B59D1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D02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06C"/>
    <w:rsid w:val="008C35FC"/>
    <w:rsid w:val="008C370C"/>
    <w:rsid w:val="008C421A"/>
    <w:rsid w:val="008C4361"/>
    <w:rsid w:val="008C4929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5BC2"/>
    <w:rsid w:val="008C5DAC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1023"/>
    <w:rsid w:val="008D13DC"/>
    <w:rsid w:val="008D149D"/>
    <w:rsid w:val="008D14CD"/>
    <w:rsid w:val="008D17ED"/>
    <w:rsid w:val="008D1CDD"/>
    <w:rsid w:val="008D1E23"/>
    <w:rsid w:val="008D1F77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99A"/>
    <w:rsid w:val="008D3A3E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9D0"/>
    <w:rsid w:val="008E4B21"/>
    <w:rsid w:val="008E4CA5"/>
    <w:rsid w:val="008E4E39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BEE"/>
    <w:rsid w:val="00907C27"/>
    <w:rsid w:val="00907C3E"/>
    <w:rsid w:val="00907C99"/>
    <w:rsid w:val="00907F13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B7"/>
    <w:rsid w:val="009123B9"/>
    <w:rsid w:val="00912A63"/>
    <w:rsid w:val="00912A96"/>
    <w:rsid w:val="00912AD2"/>
    <w:rsid w:val="00912F6D"/>
    <w:rsid w:val="009130B7"/>
    <w:rsid w:val="00913101"/>
    <w:rsid w:val="00913159"/>
    <w:rsid w:val="00913353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ED2"/>
    <w:rsid w:val="00914F8B"/>
    <w:rsid w:val="00914FDB"/>
    <w:rsid w:val="00915032"/>
    <w:rsid w:val="00915143"/>
    <w:rsid w:val="009151C0"/>
    <w:rsid w:val="009152BF"/>
    <w:rsid w:val="009152EE"/>
    <w:rsid w:val="0091537E"/>
    <w:rsid w:val="00915399"/>
    <w:rsid w:val="0091545D"/>
    <w:rsid w:val="009154BD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4"/>
    <w:rsid w:val="00921ACC"/>
    <w:rsid w:val="00921C9F"/>
    <w:rsid w:val="00921ED5"/>
    <w:rsid w:val="00921FA1"/>
    <w:rsid w:val="0092211C"/>
    <w:rsid w:val="009225B6"/>
    <w:rsid w:val="009225C4"/>
    <w:rsid w:val="009225D2"/>
    <w:rsid w:val="009226E3"/>
    <w:rsid w:val="00922713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E3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60F7"/>
    <w:rsid w:val="0093615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BE"/>
    <w:rsid w:val="00940DF4"/>
    <w:rsid w:val="00940E1C"/>
    <w:rsid w:val="00940FB5"/>
    <w:rsid w:val="00941259"/>
    <w:rsid w:val="0094148B"/>
    <w:rsid w:val="00941A1C"/>
    <w:rsid w:val="00941B97"/>
    <w:rsid w:val="00941FE7"/>
    <w:rsid w:val="009421B3"/>
    <w:rsid w:val="00942498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66"/>
    <w:rsid w:val="00950DD1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D78"/>
    <w:rsid w:val="00951EDF"/>
    <w:rsid w:val="0095238E"/>
    <w:rsid w:val="009525C9"/>
    <w:rsid w:val="00952ACA"/>
    <w:rsid w:val="00952C70"/>
    <w:rsid w:val="00952C7A"/>
    <w:rsid w:val="00952DF0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8C3"/>
    <w:rsid w:val="00954E67"/>
    <w:rsid w:val="0095506D"/>
    <w:rsid w:val="009551B9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75"/>
    <w:rsid w:val="00960479"/>
    <w:rsid w:val="00960587"/>
    <w:rsid w:val="009607AF"/>
    <w:rsid w:val="00960A88"/>
    <w:rsid w:val="00960C68"/>
    <w:rsid w:val="00960CB6"/>
    <w:rsid w:val="00960D27"/>
    <w:rsid w:val="00960DD5"/>
    <w:rsid w:val="0096102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4003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A1A"/>
    <w:rsid w:val="00972BB7"/>
    <w:rsid w:val="00972C06"/>
    <w:rsid w:val="00972F20"/>
    <w:rsid w:val="00972F4C"/>
    <w:rsid w:val="00972FEB"/>
    <w:rsid w:val="00973257"/>
    <w:rsid w:val="00973279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D80"/>
    <w:rsid w:val="00990E93"/>
    <w:rsid w:val="00990F19"/>
    <w:rsid w:val="00990FA3"/>
    <w:rsid w:val="009917F3"/>
    <w:rsid w:val="00991943"/>
    <w:rsid w:val="00991C99"/>
    <w:rsid w:val="00991E06"/>
    <w:rsid w:val="00991F39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9C6"/>
    <w:rsid w:val="009A09D9"/>
    <w:rsid w:val="009A0AD4"/>
    <w:rsid w:val="009A0C1F"/>
    <w:rsid w:val="009A0E23"/>
    <w:rsid w:val="009A12A5"/>
    <w:rsid w:val="009A136D"/>
    <w:rsid w:val="009A145D"/>
    <w:rsid w:val="009A1560"/>
    <w:rsid w:val="009A1C7B"/>
    <w:rsid w:val="009A1DFF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7154"/>
    <w:rsid w:val="009A7421"/>
    <w:rsid w:val="009A7487"/>
    <w:rsid w:val="009A78D1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16AA"/>
    <w:rsid w:val="009B16E6"/>
    <w:rsid w:val="009B1823"/>
    <w:rsid w:val="009B187F"/>
    <w:rsid w:val="009B1E4F"/>
    <w:rsid w:val="009B1F2A"/>
    <w:rsid w:val="009B1F92"/>
    <w:rsid w:val="009B2203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81"/>
    <w:rsid w:val="009E0EC8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48F"/>
    <w:rsid w:val="009E2532"/>
    <w:rsid w:val="009E2578"/>
    <w:rsid w:val="009E25CB"/>
    <w:rsid w:val="009E2A12"/>
    <w:rsid w:val="009E2BE6"/>
    <w:rsid w:val="009E2D3A"/>
    <w:rsid w:val="009E2DD3"/>
    <w:rsid w:val="009E2EAE"/>
    <w:rsid w:val="009E2F97"/>
    <w:rsid w:val="009E3351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8C0"/>
    <w:rsid w:val="009E4C93"/>
    <w:rsid w:val="009E4E79"/>
    <w:rsid w:val="009E4FCC"/>
    <w:rsid w:val="009E53EB"/>
    <w:rsid w:val="009E55ED"/>
    <w:rsid w:val="009E5656"/>
    <w:rsid w:val="009E5714"/>
    <w:rsid w:val="009E5938"/>
    <w:rsid w:val="009E59AC"/>
    <w:rsid w:val="009E5AB4"/>
    <w:rsid w:val="009E5B0C"/>
    <w:rsid w:val="009E5C6C"/>
    <w:rsid w:val="009E5FA7"/>
    <w:rsid w:val="009E62CB"/>
    <w:rsid w:val="009E641D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46B"/>
    <w:rsid w:val="00A036BB"/>
    <w:rsid w:val="00A03A1D"/>
    <w:rsid w:val="00A03F90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243"/>
    <w:rsid w:val="00A232F8"/>
    <w:rsid w:val="00A23590"/>
    <w:rsid w:val="00A236B1"/>
    <w:rsid w:val="00A23919"/>
    <w:rsid w:val="00A23921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424E"/>
    <w:rsid w:val="00A442E8"/>
    <w:rsid w:val="00A443F4"/>
    <w:rsid w:val="00A44415"/>
    <w:rsid w:val="00A444F8"/>
    <w:rsid w:val="00A44633"/>
    <w:rsid w:val="00A44882"/>
    <w:rsid w:val="00A44E28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32"/>
    <w:rsid w:val="00A465AC"/>
    <w:rsid w:val="00A466C9"/>
    <w:rsid w:val="00A4699E"/>
    <w:rsid w:val="00A46FAD"/>
    <w:rsid w:val="00A47406"/>
    <w:rsid w:val="00A4774E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10C8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987"/>
    <w:rsid w:val="00A52EDB"/>
    <w:rsid w:val="00A532E0"/>
    <w:rsid w:val="00A53574"/>
    <w:rsid w:val="00A53DBD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9C0"/>
    <w:rsid w:val="00A56C2C"/>
    <w:rsid w:val="00A56D3F"/>
    <w:rsid w:val="00A57030"/>
    <w:rsid w:val="00A57182"/>
    <w:rsid w:val="00A57212"/>
    <w:rsid w:val="00A57311"/>
    <w:rsid w:val="00A5772F"/>
    <w:rsid w:val="00A5787F"/>
    <w:rsid w:val="00A57BD6"/>
    <w:rsid w:val="00A57EC0"/>
    <w:rsid w:val="00A57F96"/>
    <w:rsid w:val="00A60130"/>
    <w:rsid w:val="00A6065A"/>
    <w:rsid w:val="00A606AC"/>
    <w:rsid w:val="00A607D7"/>
    <w:rsid w:val="00A609BC"/>
    <w:rsid w:val="00A60B4F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4AC"/>
    <w:rsid w:val="00A655C8"/>
    <w:rsid w:val="00A6563A"/>
    <w:rsid w:val="00A657CE"/>
    <w:rsid w:val="00A657CF"/>
    <w:rsid w:val="00A65B20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815"/>
    <w:rsid w:val="00A70946"/>
    <w:rsid w:val="00A70A35"/>
    <w:rsid w:val="00A70ACA"/>
    <w:rsid w:val="00A70C9C"/>
    <w:rsid w:val="00A70D28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AD"/>
    <w:rsid w:val="00A73242"/>
    <w:rsid w:val="00A7356D"/>
    <w:rsid w:val="00A736FE"/>
    <w:rsid w:val="00A73873"/>
    <w:rsid w:val="00A739AB"/>
    <w:rsid w:val="00A739C0"/>
    <w:rsid w:val="00A73D4C"/>
    <w:rsid w:val="00A73E88"/>
    <w:rsid w:val="00A73EF9"/>
    <w:rsid w:val="00A740FB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34B"/>
    <w:rsid w:val="00A764B9"/>
    <w:rsid w:val="00A76696"/>
    <w:rsid w:val="00A768F7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67A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4056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6058"/>
    <w:rsid w:val="00A96245"/>
    <w:rsid w:val="00A9630C"/>
    <w:rsid w:val="00A963F3"/>
    <w:rsid w:val="00A964EC"/>
    <w:rsid w:val="00A96905"/>
    <w:rsid w:val="00A9692B"/>
    <w:rsid w:val="00A96A1F"/>
    <w:rsid w:val="00A96CF6"/>
    <w:rsid w:val="00A96D7E"/>
    <w:rsid w:val="00A96F06"/>
    <w:rsid w:val="00A9727C"/>
    <w:rsid w:val="00A975CB"/>
    <w:rsid w:val="00A9760D"/>
    <w:rsid w:val="00A97666"/>
    <w:rsid w:val="00A9780C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3749"/>
    <w:rsid w:val="00AA435A"/>
    <w:rsid w:val="00AA461D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E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6B8"/>
    <w:rsid w:val="00AB06E6"/>
    <w:rsid w:val="00AB080A"/>
    <w:rsid w:val="00AB0ADE"/>
    <w:rsid w:val="00AB0B59"/>
    <w:rsid w:val="00AB0CA0"/>
    <w:rsid w:val="00AB0FA7"/>
    <w:rsid w:val="00AB1013"/>
    <w:rsid w:val="00AB102D"/>
    <w:rsid w:val="00AB10D1"/>
    <w:rsid w:val="00AB1243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AA6"/>
    <w:rsid w:val="00AB6CA0"/>
    <w:rsid w:val="00AB71B7"/>
    <w:rsid w:val="00AB71CE"/>
    <w:rsid w:val="00AB76D5"/>
    <w:rsid w:val="00AB7787"/>
    <w:rsid w:val="00AB78AC"/>
    <w:rsid w:val="00AB7913"/>
    <w:rsid w:val="00AC0169"/>
    <w:rsid w:val="00AC03A1"/>
    <w:rsid w:val="00AC0529"/>
    <w:rsid w:val="00AC06E7"/>
    <w:rsid w:val="00AC072C"/>
    <w:rsid w:val="00AC09C1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98F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D23"/>
    <w:rsid w:val="00AE0E9E"/>
    <w:rsid w:val="00AE10F6"/>
    <w:rsid w:val="00AE14B7"/>
    <w:rsid w:val="00AE176D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F01"/>
    <w:rsid w:val="00AE5434"/>
    <w:rsid w:val="00AE567E"/>
    <w:rsid w:val="00AE5C22"/>
    <w:rsid w:val="00AE5E95"/>
    <w:rsid w:val="00AE6208"/>
    <w:rsid w:val="00AE6433"/>
    <w:rsid w:val="00AE64AE"/>
    <w:rsid w:val="00AE6561"/>
    <w:rsid w:val="00AE6584"/>
    <w:rsid w:val="00AE66C4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45F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44A"/>
    <w:rsid w:val="00B01492"/>
    <w:rsid w:val="00B019E5"/>
    <w:rsid w:val="00B01C07"/>
    <w:rsid w:val="00B01CC2"/>
    <w:rsid w:val="00B01F0D"/>
    <w:rsid w:val="00B02014"/>
    <w:rsid w:val="00B020C9"/>
    <w:rsid w:val="00B020FE"/>
    <w:rsid w:val="00B0226D"/>
    <w:rsid w:val="00B023FC"/>
    <w:rsid w:val="00B0250A"/>
    <w:rsid w:val="00B02610"/>
    <w:rsid w:val="00B026DE"/>
    <w:rsid w:val="00B0274C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8F5"/>
    <w:rsid w:val="00B11D99"/>
    <w:rsid w:val="00B11E29"/>
    <w:rsid w:val="00B11E3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CF3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88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909"/>
    <w:rsid w:val="00B21B67"/>
    <w:rsid w:val="00B21CA7"/>
    <w:rsid w:val="00B21EE8"/>
    <w:rsid w:val="00B220CD"/>
    <w:rsid w:val="00B22472"/>
    <w:rsid w:val="00B2275B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C12"/>
    <w:rsid w:val="00B26F3F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98B"/>
    <w:rsid w:val="00B30D0C"/>
    <w:rsid w:val="00B30F45"/>
    <w:rsid w:val="00B3109A"/>
    <w:rsid w:val="00B31320"/>
    <w:rsid w:val="00B316E7"/>
    <w:rsid w:val="00B317EB"/>
    <w:rsid w:val="00B31B47"/>
    <w:rsid w:val="00B31DAC"/>
    <w:rsid w:val="00B31E5F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3E3"/>
    <w:rsid w:val="00B416D8"/>
    <w:rsid w:val="00B41728"/>
    <w:rsid w:val="00B41B34"/>
    <w:rsid w:val="00B41BEB"/>
    <w:rsid w:val="00B41DA9"/>
    <w:rsid w:val="00B41ECA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DF"/>
    <w:rsid w:val="00B4485B"/>
    <w:rsid w:val="00B44929"/>
    <w:rsid w:val="00B449DA"/>
    <w:rsid w:val="00B44A4C"/>
    <w:rsid w:val="00B44CA3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50157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70A9"/>
    <w:rsid w:val="00B5725B"/>
    <w:rsid w:val="00B572C2"/>
    <w:rsid w:val="00B574B5"/>
    <w:rsid w:val="00B574BA"/>
    <w:rsid w:val="00B57625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435"/>
    <w:rsid w:val="00B6352F"/>
    <w:rsid w:val="00B635CD"/>
    <w:rsid w:val="00B63870"/>
    <w:rsid w:val="00B63938"/>
    <w:rsid w:val="00B63DBB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DBA"/>
    <w:rsid w:val="00B67EA3"/>
    <w:rsid w:val="00B67ED1"/>
    <w:rsid w:val="00B7014D"/>
    <w:rsid w:val="00B7021B"/>
    <w:rsid w:val="00B70333"/>
    <w:rsid w:val="00B703F0"/>
    <w:rsid w:val="00B704C8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A0D"/>
    <w:rsid w:val="00B74DF2"/>
    <w:rsid w:val="00B74EC0"/>
    <w:rsid w:val="00B75542"/>
    <w:rsid w:val="00B75667"/>
    <w:rsid w:val="00B75863"/>
    <w:rsid w:val="00B75940"/>
    <w:rsid w:val="00B75A5C"/>
    <w:rsid w:val="00B75C90"/>
    <w:rsid w:val="00B7617F"/>
    <w:rsid w:val="00B761E2"/>
    <w:rsid w:val="00B762BA"/>
    <w:rsid w:val="00B7646F"/>
    <w:rsid w:val="00B769F3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AC3"/>
    <w:rsid w:val="00B83AEB"/>
    <w:rsid w:val="00B83DAC"/>
    <w:rsid w:val="00B83DF6"/>
    <w:rsid w:val="00B84A94"/>
    <w:rsid w:val="00B84BE8"/>
    <w:rsid w:val="00B84DC5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0A42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AD4"/>
    <w:rsid w:val="00B92BF1"/>
    <w:rsid w:val="00B92C30"/>
    <w:rsid w:val="00B92CEB"/>
    <w:rsid w:val="00B930AA"/>
    <w:rsid w:val="00B93285"/>
    <w:rsid w:val="00B932E1"/>
    <w:rsid w:val="00B933CC"/>
    <w:rsid w:val="00B937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50E8"/>
    <w:rsid w:val="00B95372"/>
    <w:rsid w:val="00B954F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67F"/>
    <w:rsid w:val="00BA07EB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3E7"/>
    <w:rsid w:val="00BA3594"/>
    <w:rsid w:val="00BA3603"/>
    <w:rsid w:val="00BA37EF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A42"/>
    <w:rsid w:val="00BB4C37"/>
    <w:rsid w:val="00BB4C3D"/>
    <w:rsid w:val="00BB4F91"/>
    <w:rsid w:val="00BB5075"/>
    <w:rsid w:val="00BB51B7"/>
    <w:rsid w:val="00BB5321"/>
    <w:rsid w:val="00BB559D"/>
    <w:rsid w:val="00BB5691"/>
    <w:rsid w:val="00BB56F2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9A4"/>
    <w:rsid w:val="00BC3A75"/>
    <w:rsid w:val="00BC3B45"/>
    <w:rsid w:val="00BC3CF8"/>
    <w:rsid w:val="00BC3F33"/>
    <w:rsid w:val="00BC40CE"/>
    <w:rsid w:val="00BC4267"/>
    <w:rsid w:val="00BC4701"/>
    <w:rsid w:val="00BC494F"/>
    <w:rsid w:val="00BC49BE"/>
    <w:rsid w:val="00BC4B9C"/>
    <w:rsid w:val="00BC4D3C"/>
    <w:rsid w:val="00BC4DD5"/>
    <w:rsid w:val="00BC5181"/>
    <w:rsid w:val="00BC5288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9C9"/>
    <w:rsid w:val="00BD2A08"/>
    <w:rsid w:val="00BD2A58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1EBA"/>
    <w:rsid w:val="00BE2323"/>
    <w:rsid w:val="00BE2A02"/>
    <w:rsid w:val="00BE2E99"/>
    <w:rsid w:val="00BE2EAB"/>
    <w:rsid w:val="00BE2ED6"/>
    <w:rsid w:val="00BE3434"/>
    <w:rsid w:val="00BE3851"/>
    <w:rsid w:val="00BE3AFA"/>
    <w:rsid w:val="00BE3F52"/>
    <w:rsid w:val="00BE403F"/>
    <w:rsid w:val="00BE4568"/>
    <w:rsid w:val="00BE45B4"/>
    <w:rsid w:val="00BE45C1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E6"/>
    <w:rsid w:val="00BF3C10"/>
    <w:rsid w:val="00BF3C37"/>
    <w:rsid w:val="00BF4089"/>
    <w:rsid w:val="00BF4231"/>
    <w:rsid w:val="00BF42F4"/>
    <w:rsid w:val="00BF432F"/>
    <w:rsid w:val="00BF46F1"/>
    <w:rsid w:val="00BF4796"/>
    <w:rsid w:val="00BF4923"/>
    <w:rsid w:val="00BF4B56"/>
    <w:rsid w:val="00BF4B69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3071"/>
    <w:rsid w:val="00C0350E"/>
    <w:rsid w:val="00C0351E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8FA"/>
    <w:rsid w:val="00C11C33"/>
    <w:rsid w:val="00C11C73"/>
    <w:rsid w:val="00C11F37"/>
    <w:rsid w:val="00C11FE5"/>
    <w:rsid w:val="00C11FF6"/>
    <w:rsid w:val="00C12068"/>
    <w:rsid w:val="00C129E5"/>
    <w:rsid w:val="00C12AEC"/>
    <w:rsid w:val="00C12CD3"/>
    <w:rsid w:val="00C12EB5"/>
    <w:rsid w:val="00C1328A"/>
    <w:rsid w:val="00C13504"/>
    <w:rsid w:val="00C13550"/>
    <w:rsid w:val="00C13773"/>
    <w:rsid w:val="00C13BCA"/>
    <w:rsid w:val="00C13C8A"/>
    <w:rsid w:val="00C13F22"/>
    <w:rsid w:val="00C13F51"/>
    <w:rsid w:val="00C14080"/>
    <w:rsid w:val="00C140FE"/>
    <w:rsid w:val="00C14346"/>
    <w:rsid w:val="00C14691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5B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7099"/>
    <w:rsid w:val="00C170AD"/>
    <w:rsid w:val="00C170AE"/>
    <w:rsid w:val="00C173EB"/>
    <w:rsid w:val="00C17420"/>
    <w:rsid w:val="00C17542"/>
    <w:rsid w:val="00C17593"/>
    <w:rsid w:val="00C176B6"/>
    <w:rsid w:val="00C17D78"/>
    <w:rsid w:val="00C17D7E"/>
    <w:rsid w:val="00C17D89"/>
    <w:rsid w:val="00C17EFE"/>
    <w:rsid w:val="00C17F24"/>
    <w:rsid w:val="00C17FF7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8E8"/>
    <w:rsid w:val="00C23D8F"/>
    <w:rsid w:val="00C240A9"/>
    <w:rsid w:val="00C24124"/>
    <w:rsid w:val="00C241D0"/>
    <w:rsid w:val="00C2423A"/>
    <w:rsid w:val="00C244D8"/>
    <w:rsid w:val="00C24601"/>
    <w:rsid w:val="00C24789"/>
    <w:rsid w:val="00C24E18"/>
    <w:rsid w:val="00C24EE5"/>
    <w:rsid w:val="00C250CF"/>
    <w:rsid w:val="00C2524F"/>
    <w:rsid w:val="00C2544D"/>
    <w:rsid w:val="00C254DE"/>
    <w:rsid w:val="00C25546"/>
    <w:rsid w:val="00C25803"/>
    <w:rsid w:val="00C25879"/>
    <w:rsid w:val="00C25C00"/>
    <w:rsid w:val="00C25C46"/>
    <w:rsid w:val="00C26408"/>
    <w:rsid w:val="00C26417"/>
    <w:rsid w:val="00C264E2"/>
    <w:rsid w:val="00C2664D"/>
    <w:rsid w:val="00C267F7"/>
    <w:rsid w:val="00C26871"/>
    <w:rsid w:val="00C2695A"/>
    <w:rsid w:val="00C26C53"/>
    <w:rsid w:val="00C26EB2"/>
    <w:rsid w:val="00C26FCC"/>
    <w:rsid w:val="00C27156"/>
    <w:rsid w:val="00C274BE"/>
    <w:rsid w:val="00C275D9"/>
    <w:rsid w:val="00C2769D"/>
    <w:rsid w:val="00C2783C"/>
    <w:rsid w:val="00C278B5"/>
    <w:rsid w:val="00C27CD4"/>
    <w:rsid w:val="00C27DF2"/>
    <w:rsid w:val="00C27E49"/>
    <w:rsid w:val="00C27FC7"/>
    <w:rsid w:val="00C30439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AE6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6261"/>
    <w:rsid w:val="00C46B84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BD0"/>
    <w:rsid w:val="00C53E22"/>
    <w:rsid w:val="00C53F1D"/>
    <w:rsid w:val="00C53F41"/>
    <w:rsid w:val="00C54075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60"/>
    <w:rsid w:val="00C608A1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6F3"/>
    <w:rsid w:val="00C6478C"/>
    <w:rsid w:val="00C647ED"/>
    <w:rsid w:val="00C64849"/>
    <w:rsid w:val="00C649B0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6E9"/>
    <w:rsid w:val="00C67BF5"/>
    <w:rsid w:val="00C67F34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F5A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ED"/>
    <w:rsid w:val="00C7357D"/>
    <w:rsid w:val="00C73814"/>
    <w:rsid w:val="00C73A7C"/>
    <w:rsid w:val="00C73BF6"/>
    <w:rsid w:val="00C73D12"/>
    <w:rsid w:val="00C73E60"/>
    <w:rsid w:val="00C74157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99E"/>
    <w:rsid w:val="00C77F89"/>
    <w:rsid w:val="00C80441"/>
    <w:rsid w:val="00C80547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691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23D"/>
    <w:rsid w:val="00C95300"/>
    <w:rsid w:val="00C95548"/>
    <w:rsid w:val="00C955BD"/>
    <w:rsid w:val="00C955F6"/>
    <w:rsid w:val="00C95656"/>
    <w:rsid w:val="00C95730"/>
    <w:rsid w:val="00C9576A"/>
    <w:rsid w:val="00C95815"/>
    <w:rsid w:val="00C95962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97F"/>
    <w:rsid w:val="00CA3E5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187"/>
    <w:rsid w:val="00CA66FF"/>
    <w:rsid w:val="00CA675F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426"/>
    <w:rsid w:val="00CB2595"/>
    <w:rsid w:val="00CB2601"/>
    <w:rsid w:val="00CB2745"/>
    <w:rsid w:val="00CB283F"/>
    <w:rsid w:val="00CB28AE"/>
    <w:rsid w:val="00CB2918"/>
    <w:rsid w:val="00CB299C"/>
    <w:rsid w:val="00CB2BBA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763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9DC"/>
    <w:rsid w:val="00CC5B74"/>
    <w:rsid w:val="00CC5BDE"/>
    <w:rsid w:val="00CC606C"/>
    <w:rsid w:val="00CC620F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00"/>
    <w:rsid w:val="00CD48E1"/>
    <w:rsid w:val="00CD492B"/>
    <w:rsid w:val="00CD4AB6"/>
    <w:rsid w:val="00CD4D33"/>
    <w:rsid w:val="00CD4F13"/>
    <w:rsid w:val="00CD5296"/>
    <w:rsid w:val="00CD5318"/>
    <w:rsid w:val="00CD5ADA"/>
    <w:rsid w:val="00CD5C02"/>
    <w:rsid w:val="00CD5F80"/>
    <w:rsid w:val="00CD61E3"/>
    <w:rsid w:val="00CD622D"/>
    <w:rsid w:val="00CD6350"/>
    <w:rsid w:val="00CD6823"/>
    <w:rsid w:val="00CD6D63"/>
    <w:rsid w:val="00CD6E0B"/>
    <w:rsid w:val="00CD6EF0"/>
    <w:rsid w:val="00CD6FA0"/>
    <w:rsid w:val="00CD70FA"/>
    <w:rsid w:val="00CD768E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69F"/>
    <w:rsid w:val="00CE19F2"/>
    <w:rsid w:val="00CE1CAE"/>
    <w:rsid w:val="00CE1EE1"/>
    <w:rsid w:val="00CE2048"/>
    <w:rsid w:val="00CE2363"/>
    <w:rsid w:val="00CE253D"/>
    <w:rsid w:val="00CE26C4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E6"/>
    <w:rsid w:val="00CF085C"/>
    <w:rsid w:val="00CF126F"/>
    <w:rsid w:val="00CF12D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8E"/>
    <w:rsid w:val="00CF33BA"/>
    <w:rsid w:val="00CF38C0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B22"/>
    <w:rsid w:val="00D00FCA"/>
    <w:rsid w:val="00D01160"/>
    <w:rsid w:val="00D01731"/>
    <w:rsid w:val="00D017D5"/>
    <w:rsid w:val="00D017EE"/>
    <w:rsid w:val="00D01C73"/>
    <w:rsid w:val="00D01E64"/>
    <w:rsid w:val="00D02369"/>
    <w:rsid w:val="00D0238B"/>
    <w:rsid w:val="00D02A96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4069"/>
    <w:rsid w:val="00D040C5"/>
    <w:rsid w:val="00D042D1"/>
    <w:rsid w:val="00D0481A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55"/>
    <w:rsid w:val="00D126E6"/>
    <w:rsid w:val="00D126F8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FD"/>
    <w:rsid w:val="00D14990"/>
    <w:rsid w:val="00D14A21"/>
    <w:rsid w:val="00D14C6A"/>
    <w:rsid w:val="00D14E3C"/>
    <w:rsid w:val="00D14F8D"/>
    <w:rsid w:val="00D15280"/>
    <w:rsid w:val="00D1528A"/>
    <w:rsid w:val="00D1552A"/>
    <w:rsid w:val="00D15675"/>
    <w:rsid w:val="00D1569A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81D"/>
    <w:rsid w:val="00D239F9"/>
    <w:rsid w:val="00D23A1F"/>
    <w:rsid w:val="00D23B89"/>
    <w:rsid w:val="00D23CE2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4A"/>
    <w:rsid w:val="00D26283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3D30"/>
    <w:rsid w:val="00D3410B"/>
    <w:rsid w:val="00D344C9"/>
    <w:rsid w:val="00D34679"/>
    <w:rsid w:val="00D34686"/>
    <w:rsid w:val="00D35048"/>
    <w:rsid w:val="00D358B2"/>
    <w:rsid w:val="00D359BB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7A26"/>
    <w:rsid w:val="00D37B3D"/>
    <w:rsid w:val="00D37C2D"/>
    <w:rsid w:val="00D37CC2"/>
    <w:rsid w:val="00D37F1C"/>
    <w:rsid w:val="00D400C1"/>
    <w:rsid w:val="00D404CE"/>
    <w:rsid w:val="00D40539"/>
    <w:rsid w:val="00D405EF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505D"/>
    <w:rsid w:val="00D454BF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E1D"/>
    <w:rsid w:val="00D530F3"/>
    <w:rsid w:val="00D5322A"/>
    <w:rsid w:val="00D53685"/>
    <w:rsid w:val="00D53768"/>
    <w:rsid w:val="00D537B0"/>
    <w:rsid w:val="00D538D8"/>
    <w:rsid w:val="00D5401E"/>
    <w:rsid w:val="00D540AC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F5"/>
    <w:rsid w:val="00D56330"/>
    <w:rsid w:val="00D563C2"/>
    <w:rsid w:val="00D56810"/>
    <w:rsid w:val="00D56A89"/>
    <w:rsid w:val="00D56C31"/>
    <w:rsid w:val="00D56D65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53F"/>
    <w:rsid w:val="00D61697"/>
    <w:rsid w:val="00D61A63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780"/>
    <w:rsid w:val="00D67888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707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949"/>
    <w:rsid w:val="00D75E85"/>
    <w:rsid w:val="00D75EAB"/>
    <w:rsid w:val="00D75F68"/>
    <w:rsid w:val="00D761F8"/>
    <w:rsid w:val="00D761FF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615"/>
    <w:rsid w:val="00D80A27"/>
    <w:rsid w:val="00D80AB8"/>
    <w:rsid w:val="00D80C93"/>
    <w:rsid w:val="00D80CCB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CBB"/>
    <w:rsid w:val="00D81D0D"/>
    <w:rsid w:val="00D820F3"/>
    <w:rsid w:val="00D82153"/>
    <w:rsid w:val="00D822C1"/>
    <w:rsid w:val="00D829AC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E29"/>
    <w:rsid w:val="00D85F2C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6D3"/>
    <w:rsid w:val="00D8778A"/>
    <w:rsid w:val="00D87BCE"/>
    <w:rsid w:val="00D87D53"/>
    <w:rsid w:val="00D87DAB"/>
    <w:rsid w:val="00D87EF0"/>
    <w:rsid w:val="00D90627"/>
    <w:rsid w:val="00D906AB"/>
    <w:rsid w:val="00D91009"/>
    <w:rsid w:val="00D9120D"/>
    <w:rsid w:val="00D9126A"/>
    <w:rsid w:val="00D912DF"/>
    <w:rsid w:val="00D9151F"/>
    <w:rsid w:val="00D9175B"/>
    <w:rsid w:val="00D919F7"/>
    <w:rsid w:val="00D91AEE"/>
    <w:rsid w:val="00D91BFA"/>
    <w:rsid w:val="00D91EAC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9D"/>
    <w:rsid w:val="00D960F8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92"/>
    <w:rsid w:val="00DA29C4"/>
    <w:rsid w:val="00DA2BE7"/>
    <w:rsid w:val="00DA2C68"/>
    <w:rsid w:val="00DA2CD2"/>
    <w:rsid w:val="00DA2D90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3BD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49A"/>
    <w:rsid w:val="00DB7772"/>
    <w:rsid w:val="00DB7BC3"/>
    <w:rsid w:val="00DB7D83"/>
    <w:rsid w:val="00DB7E8C"/>
    <w:rsid w:val="00DC078B"/>
    <w:rsid w:val="00DC0B16"/>
    <w:rsid w:val="00DC0C9C"/>
    <w:rsid w:val="00DC0F93"/>
    <w:rsid w:val="00DC105D"/>
    <w:rsid w:val="00DC12E3"/>
    <w:rsid w:val="00DC12F6"/>
    <w:rsid w:val="00DC1384"/>
    <w:rsid w:val="00DC1479"/>
    <w:rsid w:val="00DC1624"/>
    <w:rsid w:val="00DC1763"/>
    <w:rsid w:val="00DC1FCC"/>
    <w:rsid w:val="00DC22B7"/>
    <w:rsid w:val="00DC24F7"/>
    <w:rsid w:val="00DC257F"/>
    <w:rsid w:val="00DC2898"/>
    <w:rsid w:val="00DC28A6"/>
    <w:rsid w:val="00DC28EC"/>
    <w:rsid w:val="00DC2E1F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6E"/>
    <w:rsid w:val="00DD02C4"/>
    <w:rsid w:val="00DD044C"/>
    <w:rsid w:val="00DD05F5"/>
    <w:rsid w:val="00DD0982"/>
    <w:rsid w:val="00DD0B76"/>
    <w:rsid w:val="00DD0BCC"/>
    <w:rsid w:val="00DD0CFF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E2"/>
    <w:rsid w:val="00DE0CA7"/>
    <w:rsid w:val="00DE128B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B8"/>
    <w:rsid w:val="00DE752E"/>
    <w:rsid w:val="00DE7793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C38"/>
    <w:rsid w:val="00DF4DE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D5"/>
    <w:rsid w:val="00E0693E"/>
    <w:rsid w:val="00E06977"/>
    <w:rsid w:val="00E06AF4"/>
    <w:rsid w:val="00E06B6A"/>
    <w:rsid w:val="00E06BB2"/>
    <w:rsid w:val="00E06F6A"/>
    <w:rsid w:val="00E071F0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EE"/>
    <w:rsid w:val="00E101F9"/>
    <w:rsid w:val="00E102BD"/>
    <w:rsid w:val="00E1039D"/>
    <w:rsid w:val="00E103F8"/>
    <w:rsid w:val="00E104ED"/>
    <w:rsid w:val="00E10631"/>
    <w:rsid w:val="00E10B18"/>
    <w:rsid w:val="00E10BE0"/>
    <w:rsid w:val="00E10D04"/>
    <w:rsid w:val="00E11124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E6C"/>
    <w:rsid w:val="00E14F70"/>
    <w:rsid w:val="00E150B1"/>
    <w:rsid w:val="00E15352"/>
    <w:rsid w:val="00E153A7"/>
    <w:rsid w:val="00E154A1"/>
    <w:rsid w:val="00E156B9"/>
    <w:rsid w:val="00E15744"/>
    <w:rsid w:val="00E15A42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851"/>
    <w:rsid w:val="00E23ACC"/>
    <w:rsid w:val="00E23ADB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956"/>
    <w:rsid w:val="00E27961"/>
    <w:rsid w:val="00E30063"/>
    <w:rsid w:val="00E30517"/>
    <w:rsid w:val="00E3070A"/>
    <w:rsid w:val="00E308FB"/>
    <w:rsid w:val="00E3093D"/>
    <w:rsid w:val="00E30A72"/>
    <w:rsid w:val="00E30DB2"/>
    <w:rsid w:val="00E30E65"/>
    <w:rsid w:val="00E30EF4"/>
    <w:rsid w:val="00E31506"/>
    <w:rsid w:val="00E31618"/>
    <w:rsid w:val="00E31619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5297"/>
    <w:rsid w:val="00E3548A"/>
    <w:rsid w:val="00E3568B"/>
    <w:rsid w:val="00E35698"/>
    <w:rsid w:val="00E35AC2"/>
    <w:rsid w:val="00E35E19"/>
    <w:rsid w:val="00E35EB9"/>
    <w:rsid w:val="00E35F47"/>
    <w:rsid w:val="00E35FE7"/>
    <w:rsid w:val="00E3610B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345"/>
    <w:rsid w:val="00E40362"/>
    <w:rsid w:val="00E404B4"/>
    <w:rsid w:val="00E40966"/>
    <w:rsid w:val="00E409AE"/>
    <w:rsid w:val="00E40A2C"/>
    <w:rsid w:val="00E40B52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4ED"/>
    <w:rsid w:val="00E478D4"/>
    <w:rsid w:val="00E47C2F"/>
    <w:rsid w:val="00E47D5F"/>
    <w:rsid w:val="00E47D96"/>
    <w:rsid w:val="00E47F73"/>
    <w:rsid w:val="00E47FDB"/>
    <w:rsid w:val="00E50197"/>
    <w:rsid w:val="00E501A1"/>
    <w:rsid w:val="00E508D6"/>
    <w:rsid w:val="00E51343"/>
    <w:rsid w:val="00E515A3"/>
    <w:rsid w:val="00E515A6"/>
    <w:rsid w:val="00E5174B"/>
    <w:rsid w:val="00E518A2"/>
    <w:rsid w:val="00E51A16"/>
    <w:rsid w:val="00E51B2E"/>
    <w:rsid w:val="00E51E23"/>
    <w:rsid w:val="00E51ED0"/>
    <w:rsid w:val="00E523F3"/>
    <w:rsid w:val="00E52B59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334"/>
    <w:rsid w:val="00E56380"/>
    <w:rsid w:val="00E564C1"/>
    <w:rsid w:val="00E56629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A35"/>
    <w:rsid w:val="00E65E6B"/>
    <w:rsid w:val="00E661F1"/>
    <w:rsid w:val="00E6640D"/>
    <w:rsid w:val="00E66589"/>
    <w:rsid w:val="00E666A1"/>
    <w:rsid w:val="00E6682F"/>
    <w:rsid w:val="00E66B1A"/>
    <w:rsid w:val="00E66B86"/>
    <w:rsid w:val="00E673F7"/>
    <w:rsid w:val="00E67573"/>
    <w:rsid w:val="00E67631"/>
    <w:rsid w:val="00E677F9"/>
    <w:rsid w:val="00E678F2"/>
    <w:rsid w:val="00E67BC6"/>
    <w:rsid w:val="00E67C53"/>
    <w:rsid w:val="00E7041A"/>
    <w:rsid w:val="00E705E5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ABE"/>
    <w:rsid w:val="00E72BCC"/>
    <w:rsid w:val="00E72C01"/>
    <w:rsid w:val="00E7309E"/>
    <w:rsid w:val="00E73279"/>
    <w:rsid w:val="00E73679"/>
    <w:rsid w:val="00E739A7"/>
    <w:rsid w:val="00E73E01"/>
    <w:rsid w:val="00E73E83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10EC"/>
    <w:rsid w:val="00E8112C"/>
    <w:rsid w:val="00E81587"/>
    <w:rsid w:val="00E815C6"/>
    <w:rsid w:val="00E8173C"/>
    <w:rsid w:val="00E81E1A"/>
    <w:rsid w:val="00E81EB9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3280"/>
    <w:rsid w:val="00E832C9"/>
    <w:rsid w:val="00E8344D"/>
    <w:rsid w:val="00E8345B"/>
    <w:rsid w:val="00E83469"/>
    <w:rsid w:val="00E834AA"/>
    <w:rsid w:val="00E83653"/>
    <w:rsid w:val="00E8398C"/>
    <w:rsid w:val="00E83E6E"/>
    <w:rsid w:val="00E83EF0"/>
    <w:rsid w:val="00E8412F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647"/>
    <w:rsid w:val="00E86BF7"/>
    <w:rsid w:val="00E86CDF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0D7A"/>
    <w:rsid w:val="00E90E62"/>
    <w:rsid w:val="00E9109D"/>
    <w:rsid w:val="00E91139"/>
    <w:rsid w:val="00E915C2"/>
    <w:rsid w:val="00E915E1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ADF"/>
    <w:rsid w:val="00E93B3D"/>
    <w:rsid w:val="00E93D80"/>
    <w:rsid w:val="00E93FD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B9A"/>
    <w:rsid w:val="00E97C24"/>
    <w:rsid w:val="00E97C34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64D"/>
    <w:rsid w:val="00EA2730"/>
    <w:rsid w:val="00EA2768"/>
    <w:rsid w:val="00EA27DB"/>
    <w:rsid w:val="00EA2F23"/>
    <w:rsid w:val="00EA3027"/>
    <w:rsid w:val="00EA30E6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5DC"/>
    <w:rsid w:val="00EB065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64C2"/>
    <w:rsid w:val="00EB64E7"/>
    <w:rsid w:val="00EB6721"/>
    <w:rsid w:val="00EB675E"/>
    <w:rsid w:val="00EB6A9F"/>
    <w:rsid w:val="00EB6C53"/>
    <w:rsid w:val="00EB7097"/>
    <w:rsid w:val="00EB709B"/>
    <w:rsid w:val="00EB71FF"/>
    <w:rsid w:val="00EB720A"/>
    <w:rsid w:val="00EB749C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38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C7C"/>
    <w:rsid w:val="00EC2E21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372"/>
    <w:rsid w:val="00ED753C"/>
    <w:rsid w:val="00ED794F"/>
    <w:rsid w:val="00ED7BAF"/>
    <w:rsid w:val="00ED7C3C"/>
    <w:rsid w:val="00ED7EAA"/>
    <w:rsid w:val="00EE0154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180"/>
    <w:rsid w:val="00EE3196"/>
    <w:rsid w:val="00EE31F5"/>
    <w:rsid w:val="00EE3203"/>
    <w:rsid w:val="00EE3318"/>
    <w:rsid w:val="00EE33A6"/>
    <w:rsid w:val="00EE35AC"/>
    <w:rsid w:val="00EE3632"/>
    <w:rsid w:val="00EE38AE"/>
    <w:rsid w:val="00EE3A16"/>
    <w:rsid w:val="00EE3B1E"/>
    <w:rsid w:val="00EE3CE4"/>
    <w:rsid w:val="00EE3DCB"/>
    <w:rsid w:val="00EE417F"/>
    <w:rsid w:val="00EE443F"/>
    <w:rsid w:val="00EE47B1"/>
    <w:rsid w:val="00EE4825"/>
    <w:rsid w:val="00EE4D57"/>
    <w:rsid w:val="00EE5112"/>
    <w:rsid w:val="00EE588E"/>
    <w:rsid w:val="00EE58A3"/>
    <w:rsid w:val="00EE5E46"/>
    <w:rsid w:val="00EE5EC5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045"/>
    <w:rsid w:val="00EF0191"/>
    <w:rsid w:val="00EF0299"/>
    <w:rsid w:val="00EF082A"/>
    <w:rsid w:val="00EF098D"/>
    <w:rsid w:val="00EF0E50"/>
    <w:rsid w:val="00EF1052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5E5C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690"/>
    <w:rsid w:val="00EF769C"/>
    <w:rsid w:val="00EF77E3"/>
    <w:rsid w:val="00EF786F"/>
    <w:rsid w:val="00EF7878"/>
    <w:rsid w:val="00EF7F14"/>
    <w:rsid w:val="00EF7F47"/>
    <w:rsid w:val="00F000F0"/>
    <w:rsid w:val="00F00180"/>
    <w:rsid w:val="00F00206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A1"/>
    <w:rsid w:val="00F02455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FD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D0"/>
    <w:rsid w:val="00F158E8"/>
    <w:rsid w:val="00F15CE7"/>
    <w:rsid w:val="00F15FC9"/>
    <w:rsid w:val="00F165FF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6FE"/>
    <w:rsid w:val="00F207EF"/>
    <w:rsid w:val="00F20B30"/>
    <w:rsid w:val="00F20F5B"/>
    <w:rsid w:val="00F21048"/>
    <w:rsid w:val="00F210AB"/>
    <w:rsid w:val="00F21277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83E"/>
    <w:rsid w:val="00F339B9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709B"/>
    <w:rsid w:val="00F37430"/>
    <w:rsid w:val="00F377A2"/>
    <w:rsid w:val="00F37922"/>
    <w:rsid w:val="00F3799E"/>
    <w:rsid w:val="00F37AEF"/>
    <w:rsid w:val="00F37DC6"/>
    <w:rsid w:val="00F4019B"/>
    <w:rsid w:val="00F4038C"/>
    <w:rsid w:val="00F405F3"/>
    <w:rsid w:val="00F40710"/>
    <w:rsid w:val="00F40817"/>
    <w:rsid w:val="00F40C37"/>
    <w:rsid w:val="00F40F7A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63E"/>
    <w:rsid w:val="00F46674"/>
    <w:rsid w:val="00F46694"/>
    <w:rsid w:val="00F46733"/>
    <w:rsid w:val="00F467B0"/>
    <w:rsid w:val="00F4683A"/>
    <w:rsid w:val="00F468A1"/>
    <w:rsid w:val="00F469EF"/>
    <w:rsid w:val="00F46A19"/>
    <w:rsid w:val="00F46ADA"/>
    <w:rsid w:val="00F46E40"/>
    <w:rsid w:val="00F46F8B"/>
    <w:rsid w:val="00F47132"/>
    <w:rsid w:val="00F47196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D16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85"/>
    <w:rsid w:val="00F67D0D"/>
    <w:rsid w:val="00F70012"/>
    <w:rsid w:val="00F701E9"/>
    <w:rsid w:val="00F706E7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C94"/>
    <w:rsid w:val="00F73596"/>
    <w:rsid w:val="00F737DA"/>
    <w:rsid w:val="00F738F0"/>
    <w:rsid w:val="00F73926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C0B"/>
    <w:rsid w:val="00F75CA7"/>
    <w:rsid w:val="00F75E09"/>
    <w:rsid w:val="00F760A7"/>
    <w:rsid w:val="00F763DF"/>
    <w:rsid w:val="00F765C4"/>
    <w:rsid w:val="00F7670C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FB7"/>
    <w:rsid w:val="00F92174"/>
    <w:rsid w:val="00F923DB"/>
    <w:rsid w:val="00F92725"/>
    <w:rsid w:val="00F928FC"/>
    <w:rsid w:val="00F92A1A"/>
    <w:rsid w:val="00F92B3C"/>
    <w:rsid w:val="00F92BD3"/>
    <w:rsid w:val="00F92DB2"/>
    <w:rsid w:val="00F932B9"/>
    <w:rsid w:val="00F9333F"/>
    <w:rsid w:val="00F9358A"/>
    <w:rsid w:val="00F93939"/>
    <w:rsid w:val="00F939E7"/>
    <w:rsid w:val="00F93A3D"/>
    <w:rsid w:val="00F93A5F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7C"/>
    <w:rsid w:val="00F97396"/>
    <w:rsid w:val="00F97494"/>
    <w:rsid w:val="00F975B5"/>
    <w:rsid w:val="00F97666"/>
    <w:rsid w:val="00F97F06"/>
    <w:rsid w:val="00F97F57"/>
    <w:rsid w:val="00FA0509"/>
    <w:rsid w:val="00FA0646"/>
    <w:rsid w:val="00FA06AB"/>
    <w:rsid w:val="00FA0B5B"/>
    <w:rsid w:val="00FA0C37"/>
    <w:rsid w:val="00FA0DC5"/>
    <w:rsid w:val="00FA0E7C"/>
    <w:rsid w:val="00FA0F61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26F"/>
    <w:rsid w:val="00FA53C1"/>
    <w:rsid w:val="00FA541D"/>
    <w:rsid w:val="00FA5459"/>
    <w:rsid w:val="00FA5527"/>
    <w:rsid w:val="00FA558C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D8"/>
    <w:rsid w:val="00FB1F44"/>
    <w:rsid w:val="00FB213C"/>
    <w:rsid w:val="00FB22E5"/>
    <w:rsid w:val="00FB2363"/>
    <w:rsid w:val="00FB2719"/>
    <w:rsid w:val="00FB2864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201"/>
    <w:rsid w:val="00FB52FD"/>
    <w:rsid w:val="00FB53CD"/>
    <w:rsid w:val="00FB54A1"/>
    <w:rsid w:val="00FB575C"/>
    <w:rsid w:val="00FB57A7"/>
    <w:rsid w:val="00FB5A6F"/>
    <w:rsid w:val="00FB5AB3"/>
    <w:rsid w:val="00FB5E5F"/>
    <w:rsid w:val="00FB5E91"/>
    <w:rsid w:val="00FB5F14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ED1"/>
    <w:rsid w:val="00FC545C"/>
    <w:rsid w:val="00FC553E"/>
    <w:rsid w:val="00FC55A6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F93"/>
    <w:rsid w:val="00FC7FDA"/>
    <w:rsid w:val="00FD0A19"/>
    <w:rsid w:val="00FD0E8A"/>
    <w:rsid w:val="00FD10D2"/>
    <w:rsid w:val="00FD117F"/>
    <w:rsid w:val="00FD1608"/>
    <w:rsid w:val="00FD1A3D"/>
    <w:rsid w:val="00FD1A54"/>
    <w:rsid w:val="00FD1B7B"/>
    <w:rsid w:val="00FD1D5D"/>
    <w:rsid w:val="00FD2358"/>
    <w:rsid w:val="00FD235B"/>
    <w:rsid w:val="00FD2499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D43"/>
    <w:rsid w:val="00FE15F5"/>
    <w:rsid w:val="00FE1728"/>
    <w:rsid w:val="00FE17BF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CBB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289D"/>
    <w:rsid w:val="00FF2A88"/>
    <w:rsid w:val="00FF2EA1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8FA"/>
    <w:rsid w:val="00FF5944"/>
    <w:rsid w:val="00FF5C85"/>
    <w:rsid w:val="00FF5D1A"/>
    <w:rsid w:val="00FF5EBA"/>
    <w:rsid w:val="00FF609A"/>
    <w:rsid w:val="00FF66CB"/>
    <w:rsid w:val="00FF69F3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7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HR33RHYHUWRF-4-17719</_dlc_DocId>
    <_dlc_DocIdUrl xmlns="c06861ca-3f08-4d07-bff7-bb15bac121f4">
      <Url>https://projects.qualcomm.com/sites/pentari/_layouts/15/DocIdRedir.aspx?ID=HR33RHYHUWRF-4-17719</Url>
      <Description>HR33RHYHUWRF-4-17719</Description>
    </_dlc_DocIdUrl>
  </documentManagement>
</p:properties>
</file>

<file path=customXml/itemProps1.xml><?xml version="1.0" encoding="utf-8"?>
<ds:datastoreItem xmlns:ds="http://schemas.openxmlformats.org/officeDocument/2006/customXml" ds:itemID="{C9FF2C2E-7837-4A4A-9E2F-A6B25C5654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D84322-FF56-437F-B41C-E93662667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14938</TotalTime>
  <Pages>4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#104-e</vt:lpstr>
    </vt:vector>
  </TitlesOfParts>
  <Company>Qualcomm Inc.</Company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#108-e</dc:title>
  <dc:subject/>
  <dc:creator>Qualcomm Inc.</dc:creator>
  <cp:keywords/>
  <cp:lastModifiedBy>Wooseok Nam</cp:lastModifiedBy>
  <cp:revision>2914</cp:revision>
  <cp:lastPrinted>2020-02-14T19:36:00Z</cp:lastPrinted>
  <dcterms:created xsi:type="dcterms:W3CDTF">2020-10-19T00:08:00Z</dcterms:created>
  <dcterms:modified xsi:type="dcterms:W3CDTF">2022-04-23T01:54:00Z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921c285a-b864-407e-bd78-cff17322b16b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